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8D7" w:rsidRPr="005E34F2" w:rsidRDefault="004818D7" w:rsidP="005E34F2">
      <w:pPr>
        <w:jc w:val="center"/>
        <w:outlineLvl w:val="0"/>
        <w:rPr>
          <w:rFonts w:ascii="Times New Roman" w:hAnsi="Times New Roman" w:cs="Times New Roman"/>
          <w:b/>
          <w:bCs/>
          <w:kern w:val="36"/>
          <w:sz w:val="32"/>
          <w:szCs w:val="32"/>
          <w:lang w:eastAsia="ru-RU"/>
        </w:rPr>
      </w:pPr>
      <w:r w:rsidRPr="005E34F2">
        <w:rPr>
          <w:rFonts w:ascii="Times New Roman" w:hAnsi="Times New Roman" w:cs="Times New Roman"/>
          <w:b/>
          <w:bCs/>
          <w:kern w:val="36"/>
          <w:sz w:val="32"/>
          <w:szCs w:val="32"/>
          <w:lang w:eastAsia="ru-RU"/>
        </w:rPr>
        <w:t xml:space="preserve">Памятка </w:t>
      </w:r>
    </w:p>
    <w:p w:rsidR="004818D7" w:rsidRDefault="004818D7" w:rsidP="005E34F2">
      <w:pPr>
        <w:jc w:val="center"/>
        <w:outlineLvl w:val="0"/>
        <w:rPr>
          <w:rFonts w:ascii="Times New Roman" w:hAnsi="Times New Roman" w:cs="Times New Roman"/>
          <w:b/>
          <w:bCs/>
          <w:kern w:val="36"/>
          <w:sz w:val="32"/>
          <w:szCs w:val="32"/>
          <w:lang w:eastAsia="ru-RU"/>
        </w:rPr>
      </w:pPr>
      <w:r w:rsidRPr="005E34F2">
        <w:rPr>
          <w:rFonts w:ascii="Times New Roman" w:hAnsi="Times New Roman" w:cs="Times New Roman"/>
          <w:b/>
          <w:bCs/>
          <w:kern w:val="36"/>
          <w:sz w:val="32"/>
          <w:szCs w:val="32"/>
          <w:lang w:eastAsia="ru-RU"/>
        </w:rPr>
        <w:t xml:space="preserve">по безопасному поведению людей на водных акваториях </w:t>
      </w:r>
    </w:p>
    <w:p w:rsidR="004818D7" w:rsidRPr="005E34F2" w:rsidRDefault="004818D7" w:rsidP="005E34F2">
      <w:pPr>
        <w:jc w:val="center"/>
        <w:outlineLvl w:val="0"/>
        <w:rPr>
          <w:rFonts w:ascii="Times New Roman" w:hAnsi="Times New Roman" w:cs="Times New Roman"/>
          <w:b/>
          <w:bCs/>
          <w:kern w:val="36"/>
          <w:sz w:val="32"/>
          <w:szCs w:val="32"/>
          <w:lang w:eastAsia="ru-RU"/>
        </w:rPr>
      </w:pPr>
      <w:r w:rsidRPr="005E34F2">
        <w:rPr>
          <w:rFonts w:ascii="Times New Roman" w:hAnsi="Times New Roman" w:cs="Times New Roman"/>
          <w:b/>
          <w:bCs/>
          <w:kern w:val="36"/>
          <w:sz w:val="32"/>
          <w:szCs w:val="32"/>
          <w:lang w:eastAsia="ru-RU"/>
        </w:rPr>
        <w:t>(при отдыхе</w:t>
      </w:r>
      <w:r>
        <w:rPr>
          <w:rFonts w:ascii="Times New Roman" w:hAnsi="Times New Roman" w:cs="Times New Roman"/>
          <w:b/>
          <w:bCs/>
          <w:kern w:val="36"/>
          <w:sz w:val="32"/>
          <w:szCs w:val="32"/>
          <w:lang w:eastAsia="ru-RU"/>
        </w:rPr>
        <w:t xml:space="preserve"> у воды, купании в реке (озере)</w:t>
      </w:r>
    </w:p>
    <w:p w:rsidR="004818D7" w:rsidRPr="0032141A" w:rsidRDefault="004818D7" w:rsidP="005E34F2">
      <w:pPr>
        <w:spacing w:before="100" w:beforeAutospacing="1" w:after="100" w:afterAutospacing="1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Вода — будь она большой или малой, пресной или соленой — требует к себе уважения. Чтобы не испортить отдых себе и людям, надо знать, твёрдо помнить и неукоснительно выполнять элементарные правила поведения на воде. И тогда уж отдыхайте с чистой совестью.</w:t>
      </w:r>
    </w:p>
    <w:p w:rsidR="004818D7" w:rsidRPr="0032141A" w:rsidRDefault="004818D7" w:rsidP="0032141A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b/>
          <w:bCs/>
          <w:color w:val="9D0A0F"/>
          <w:sz w:val="27"/>
          <w:szCs w:val="27"/>
          <w:lang w:eastAsia="ru-RU"/>
        </w:rPr>
        <w:t>ПРАВИЛА БЕЗОПАСНОГО ПОВЕДЕНИЯ НА ВОДЕ</w:t>
      </w:r>
    </w:p>
    <w:p w:rsidR="004818D7" w:rsidRPr="0032141A" w:rsidRDefault="004818D7" w:rsidP="005E34F2">
      <w:pPr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Умение хорошо плавать - одна из важнейших гарантий безопасного отдыха на воде, но помните, что даже хороший пловец должен соблюдать постоянную осторожность, дисциплину и строго придерживаться правил поведения на воде.</w:t>
      </w:r>
    </w:p>
    <w:p w:rsidR="004818D7" w:rsidRPr="0032141A" w:rsidRDefault="004818D7" w:rsidP="005E34F2">
      <w:pPr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Лучше всего купаться в специально оборудованных местах: пляжах, бассейнах, купальнях; обязательно предварительно пройти медицинское освидетельствование и ознакомиться с правилами внутреннего распорядка мест для купания.</w:t>
      </w:r>
    </w:p>
    <w:p w:rsidR="004818D7" w:rsidRPr="0032141A" w:rsidRDefault="004818D7" w:rsidP="005E34F2">
      <w:pPr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В походах место для купания нужно выбирать там, где чистая вода, ровное песчаное или гравийное дно, небольшая глубина (до 2 м), нет сильного течения (до 0,5 м/с).</w:t>
      </w:r>
    </w:p>
    <w:p w:rsidR="004818D7" w:rsidRPr="0032141A" w:rsidRDefault="004818D7" w:rsidP="005E34F2">
      <w:pPr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Начинать купаться рекомендуется в солнечную безветренную погоду при температуре воды не ниже 18</w:t>
      </w:r>
      <w:r w:rsidRPr="0032141A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32141A">
        <w:rPr>
          <w:rFonts w:ascii="Times New Roman" w:hAnsi="Times New Roman" w:cs="Times New Roman"/>
          <w:sz w:val="24"/>
          <w:szCs w:val="24"/>
          <w:lang w:eastAsia="ru-RU"/>
        </w:rPr>
        <w:t>С, воздуха 22</w:t>
      </w:r>
      <w:r w:rsidRPr="0032141A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32141A">
        <w:rPr>
          <w:rFonts w:ascii="Times New Roman" w:hAnsi="Times New Roman" w:cs="Times New Roman"/>
          <w:sz w:val="24"/>
          <w:szCs w:val="24"/>
          <w:lang w:eastAsia="ru-RU"/>
        </w:rPr>
        <w:t>С. В воде следует находиться 10-15 минут, перед заплывом необходимо предварительно обтереть тело водой.</w:t>
      </w:r>
    </w:p>
    <w:p w:rsidR="004818D7" w:rsidRPr="0032141A" w:rsidRDefault="004818D7" w:rsidP="005E34F2">
      <w:pPr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Купаться лучше утром до 12:00 и днём после 16:00, когда нет опасности перегрева.</w:t>
      </w:r>
    </w:p>
    <w:p w:rsidR="004818D7" w:rsidRPr="0032141A" w:rsidRDefault="004818D7" w:rsidP="005E34F2">
      <w:pPr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Плавать лучше параллельно линии берега и не заплывать слишком далеко. Если Вы отдыхаете на реке, то плыть надо против течения, иначе потом будет тяжело возвращаться. Помните, что у берега течение слабее, чем на середине реки. Плыть от берега к середине широкого водоема опасно уже потому, что можно не рассчитать свои силы, устать, может случиться судорога, закружиться голова, в незнакомом месте возможны водовороты.</w:t>
      </w:r>
    </w:p>
    <w:p w:rsidR="004818D7" w:rsidRPr="0032141A" w:rsidRDefault="004818D7" w:rsidP="005E34F2">
      <w:pPr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При переохлаждении тела пловца в воде могут появиться судороги, которые сводят руку, а чаще ногу или обе ноги. При судорогах надо немедленно выйти из воды. Если нет этой возможности, то необходимо действовать следующим образом:</w:t>
      </w:r>
    </w:p>
    <w:p w:rsidR="004818D7" w:rsidRPr="0032141A" w:rsidRDefault="004818D7" w:rsidP="005E34F2">
      <w:pPr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1. Изменить стиль плавания - плыть на спине.</w:t>
      </w:r>
    </w:p>
    <w:p w:rsidR="004818D7" w:rsidRPr="0032141A" w:rsidRDefault="004818D7" w:rsidP="005E34F2">
      <w:pPr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2. При ощущении стягивания пальцев руки, надо быстро, с силой сжать кисть руки в кулак, сделать резкое отбрасывающее движение рукой в наружную сторону, разжать кулак.</w:t>
      </w:r>
    </w:p>
    <w:p w:rsidR="004818D7" w:rsidRPr="0032141A" w:rsidRDefault="004818D7" w:rsidP="005E34F2">
      <w:pPr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3. При судороге икроножной мышцы необходимо при сгибании двумя руками обхватить стопу пострадавшей ноги и с силой подтянуть стопу к себе.</w:t>
      </w:r>
    </w:p>
    <w:p w:rsidR="004818D7" w:rsidRPr="0032141A" w:rsidRDefault="004818D7" w:rsidP="005E34F2">
      <w:pPr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4. При судорогах мышц бедра необходимо обхватить рукой ногу с наружной стороны ниже голени у лодыжки (за подъём) и, согнув ее в колене, потянуть рукой с силой назад к спине.</w:t>
      </w:r>
    </w:p>
    <w:p w:rsidR="004818D7" w:rsidRPr="0032141A" w:rsidRDefault="004818D7" w:rsidP="005E34F2">
      <w:pPr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5. Произвести укалывание сведённой судорогой мышцы любым острым подручным предметом (булавкой, иголкой и т.п.). Рекомендуем людям, часто подверженным судорогам, специально прикреплять к плавкам булавку.</w:t>
      </w:r>
    </w:p>
    <w:p w:rsidR="004818D7" w:rsidRPr="0032141A" w:rsidRDefault="004818D7" w:rsidP="005E34F2">
      <w:pPr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6. Уставший пловец должен помнить, что лучшим способом для отдыха на воде является положение "лежа на спине".</w:t>
      </w:r>
    </w:p>
    <w:p w:rsidR="004818D7" w:rsidRPr="0032141A" w:rsidRDefault="004818D7" w:rsidP="005E34F2">
      <w:pPr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Чтобы избавиться от воды, попавшей в дыхательные пути и мешающей дышать, нужно немедленно остановиться, энергичными движениями рук и ног удерживаться на поверхности воды и, поднять голову возможно выше, сильно откашляться. Чтобы избежать захлебывания в воде, пловец должен соблюдать правильный ритм дыхания. Плавая в волнах, нужно внимательно следить за тем, чтобы делать вдох, когда находишься между гребнями волн. Плавая против волн, следует спокойно подниматься на волну и скатываться с неё. Если идёт волна с гребнем, то лучше всего подныривать под неё немного ниже гребня.</w:t>
      </w:r>
    </w:p>
    <w:p w:rsidR="004818D7" w:rsidRPr="0032141A" w:rsidRDefault="004818D7" w:rsidP="005E34F2">
      <w:pPr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Попав в быстрое течение, не следует бороться против него, необходимо, не нарушая дыхания, плыть по течению к берегу.</w:t>
      </w:r>
    </w:p>
    <w:p w:rsidR="004818D7" w:rsidRPr="0032141A" w:rsidRDefault="004818D7" w:rsidP="005E34F2">
      <w:pPr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Оказавшись в водовороте, не следует поддаваться страху, терять чувство самообладания. Необходимо набрать побольше воздуха в лёгкие, погрузиться в воду и, сделав сильный рывок в сторону по течению, всплыть на поверхность.</w:t>
      </w:r>
    </w:p>
    <w:p w:rsidR="004818D7" w:rsidRPr="0032141A" w:rsidRDefault="004818D7" w:rsidP="005E34F2">
      <w:pPr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Запутавшись в водорослях, не делайте резких движений и рывков. Необходимо лечь на спину, стремясь мягкими, спокойными движениями выплыть в ту сторону, откуда приплыли. Если всё-таки не удается освободиться от растений, то, освободив руки, нужно поднять ноги и постараться осторожно освободиться от растений при помощи рук.</w:t>
      </w:r>
    </w:p>
    <w:p w:rsidR="004818D7" w:rsidRPr="0032141A" w:rsidRDefault="004818D7" w:rsidP="005E34F2">
      <w:pPr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Нужно обязательно обращать внимание на предупредительные надписи и всегда выяснять, где находятся спасатели. В искусственных водоёмах, особенно открытых бассейнах, держитесь подальше от труб, нагнетающих и выбирающих воду.</w:t>
      </w:r>
    </w:p>
    <w:p w:rsidR="004818D7" w:rsidRPr="0032141A" w:rsidRDefault="004818D7" w:rsidP="005E34F2">
      <w:pPr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Не спешите бросаться в воду реки, озера, пруда, канала или карьера, если на берегу не оборудован пляж или хотя бы место для купания. Многие водоёмы имеют обрывистые и скользкие берега, а вода может оказаться глубокой. Для начала постарайтесь здраво прикинуть возможность выбраться на берег. </w:t>
      </w:r>
    </w:p>
    <w:p w:rsidR="004818D7" w:rsidRPr="0032141A" w:rsidRDefault="004818D7" w:rsidP="005E34F2">
      <w:pPr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Нельзя подплывать близко к идущим судам, с целью покачаться на волнах. В близи идущего катера возникает течение, которое может затянуть под винт. Опасно прыгать (нырять) в воду в неизвестном месте - можно удариться головой о грунт, корягу, сваю и т.п., сломать шейные позвонки, потерять сознание и погибнуть.</w:t>
      </w:r>
    </w:p>
    <w:p w:rsidR="004818D7" w:rsidRPr="0032141A" w:rsidRDefault="004818D7" w:rsidP="005E34F2">
      <w:pPr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Не менее опасно нырять с плотов, катеров, лодок, пристаней и других плавучих средств и сооружений. Нырять можно лишь в местах, специально для этого оборудованных. Нельзя купаться у крутых, обрывистых и заросших растительностью берегов. Здесь склон дна может оказаться очень засорённым корнями и растительностью. Иногда песчаное дно бывает зыбучим, что опасно для неумеющих плавать.</w:t>
      </w:r>
    </w:p>
    <w:p w:rsidR="004818D7" w:rsidRPr="0032141A" w:rsidRDefault="004818D7" w:rsidP="005E34F2">
      <w:pPr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В воду всегда лучше заходить не в одиночку, а вдвоём - втроём. Ведь даже у опытного пловца случаются судороги, порой течение оказывается более мощным, чем казалось с берега, со дна может бить ледяной ключ и т.п.</w:t>
      </w:r>
    </w:p>
    <w:p w:rsidR="004818D7" w:rsidRPr="0032141A" w:rsidRDefault="004818D7" w:rsidP="005E34F2">
      <w:pPr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Ночные купания таят в себе массу прелестей, они романтичны и соблазнительны, однако не мешает помнить, что в темноте вода куда более опасна, чем при свете. Возможно, риска в данном случае больше, чем романтики.</w:t>
      </w:r>
    </w:p>
    <w:p w:rsidR="004818D7" w:rsidRPr="0032141A" w:rsidRDefault="004818D7" w:rsidP="005E34F2">
      <w:pPr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Никогда не берите к воде стеклянную тару. К сожалению (даже если Вы аккуратно сложили бутылки в мусорный ящик), находятся "герои", охотно бросающие по стеклотаре камнями "на меткость". Острые осколки в воде, траве и песке наносят жуткие травмы.</w:t>
      </w:r>
    </w:p>
    <w:p w:rsidR="004818D7" w:rsidRPr="0032141A" w:rsidRDefault="004818D7" w:rsidP="005E34F2">
      <w:pPr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Что бы вы ни делали на пляже, оставьте песок чистым: мусор увяжите в пакет — его можно выбросить в ближайшую урну или контейнер. Берегите природу и учите этому своих детей.</w:t>
      </w:r>
    </w:p>
    <w:p w:rsidR="004818D7" w:rsidRPr="0032141A" w:rsidRDefault="004818D7" w:rsidP="005E34F2">
      <w:pPr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Важным условием безопасности на воде является строгое соблюдение правил катания на лодке. Нельзя выходить в плавание на неисправной и полностью необорудованной лодке. Перед посадкой в лодку, надо осмотреть ее и убедиться в наличии весел, руля, уключин, спасательного круга, спасательных жилетов по числу пассажиров и черпака для отлива воды. Посадку в лодку производить осторожно, ступая посреди настила. Садиться на балки (скамейки) нужно равномерно. Ни в коем случае нельзя садиться на борт лодки, пересаживаться с одного места на другое, а также переходить с одной лодки на другую, раскачивать лодку и нырять с нее.</w:t>
      </w:r>
    </w:p>
    <w:p w:rsidR="004818D7" w:rsidRPr="0032141A" w:rsidRDefault="004818D7" w:rsidP="005E34F2">
      <w:pPr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Запрещается кататься на лодке детям до 16 лет без сопровождения взрослых, перегружать лодку сверх установленной нормы для этого типа лодки, пересекать курс моторных судов, близко находиться к ним и двигаться по судовому ходу. Опасно подставлять борт лодки параллельно идущей волне. Волну надо "резать" носом лодки поперёк или под углом.</w:t>
      </w:r>
    </w:p>
    <w:p w:rsidR="004818D7" w:rsidRPr="0032141A" w:rsidRDefault="004818D7" w:rsidP="005E34F2">
      <w:pPr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Если лодка опрокинется, в первую очередь нужно оказать помощь тому, кто в ней нуждается. Лучше держаться всем пассажирам за лодку и общими усилиями толкать ее к берегу или на мелководье.</w:t>
      </w:r>
    </w:p>
    <w:p w:rsidR="004818D7" w:rsidRPr="0032141A" w:rsidRDefault="004818D7" w:rsidP="005E34F2">
      <w:pPr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Для неумеющих плавать и плохо плавающих большую опасность представляют различные надувные плавсредства: камеры, пояса, резиновые матрацы и т.п., на которых они пытаются отплыть далеко от берега или на глубину.</w:t>
      </w:r>
    </w:p>
    <w:p w:rsidR="004818D7" w:rsidRPr="0032141A" w:rsidRDefault="004818D7" w:rsidP="0032141A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b/>
          <w:bCs/>
          <w:color w:val="9D0A0F"/>
          <w:sz w:val="27"/>
          <w:szCs w:val="27"/>
          <w:lang w:eastAsia="ru-RU"/>
        </w:rPr>
        <w:t>ПОЛЕЗНО ЗНАТЬ, ЧТО:</w:t>
      </w:r>
    </w:p>
    <w:p w:rsidR="004818D7" w:rsidRPr="0032141A" w:rsidRDefault="004818D7" w:rsidP="005E34F2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32141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Жёлтый флаг</w:t>
      </w:r>
      <w:r w:rsidRPr="0032141A">
        <w:rPr>
          <w:rFonts w:ascii="Times New Roman" w:hAnsi="Times New Roman" w:cs="Times New Roman"/>
          <w:sz w:val="24"/>
          <w:szCs w:val="24"/>
          <w:lang w:eastAsia="ru-RU"/>
        </w:rPr>
        <w:t xml:space="preserve"> на пляже поднимают, когда температура воды выше 18 градусов, а также при благоприятных погодных условиях и безопасном купании.</w:t>
      </w:r>
    </w:p>
    <w:p w:rsidR="004818D7" w:rsidRPr="0032141A" w:rsidRDefault="004818D7" w:rsidP="005E34F2">
      <w:pPr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32141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Чёрный шар</w:t>
      </w:r>
      <w:r w:rsidRPr="0032141A">
        <w:rPr>
          <w:rFonts w:ascii="Times New Roman" w:hAnsi="Times New Roman" w:cs="Times New Roman"/>
          <w:sz w:val="24"/>
          <w:szCs w:val="24"/>
          <w:lang w:eastAsia="ru-RU"/>
        </w:rPr>
        <w:t xml:space="preserve"> означает </w:t>
      </w:r>
      <w:r w:rsidRPr="0032141A">
        <w:rPr>
          <w:rFonts w:ascii="Times New Roman" w:hAnsi="Times New Roman" w:cs="Times New Roman"/>
          <w:b/>
          <w:bCs/>
          <w:color w:val="9D0A0F"/>
          <w:sz w:val="24"/>
          <w:szCs w:val="24"/>
          <w:lang w:eastAsia="ru-RU"/>
        </w:rPr>
        <w:t>"Купание запрещено"</w:t>
      </w:r>
      <w:r w:rsidRPr="0032141A">
        <w:rPr>
          <w:rFonts w:ascii="Times New Roman" w:hAnsi="Times New Roman" w:cs="Times New Roman"/>
          <w:sz w:val="24"/>
          <w:szCs w:val="24"/>
          <w:lang w:eastAsia="ru-RU"/>
        </w:rPr>
        <w:t>, что в воду лучше не входить никому. Температура воды ниже 16 градусов, очень сильный ветер, высокие волны или идёт сильное загрязнении (заражение) воды.</w:t>
      </w:r>
    </w:p>
    <w:p w:rsidR="004818D7" w:rsidRPr="0032141A" w:rsidRDefault="004818D7" w:rsidP="0032141A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b/>
          <w:bCs/>
          <w:color w:val="9D0A0F"/>
          <w:sz w:val="27"/>
          <w:szCs w:val="27"/>
          <w:lang w:eastAsia="ru-RU"/>
        </w:rPr>
        <w:t>НА ПЛЯЖАХ И В МЕСТАХ МАССОВОГО ОТДЫХА ЗАПРЕЩАЕТСЯ:</w:t>
      </w:r>
    </w:p>
    <w:p w:rsidR="004818D7" w:rsidRPr="0032141A" w:rsidRDefault="004818D7" w:rsidP="005E34F2">
      <w:pPr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1. Купаться в местах, где выставлены щиты (аншлаги) с предупреждающими и запрещающими знаками и надписями.</w:t>
      </w:r>
    </w:p>
    <w:p w:rsidR="004818D7" w:rsidRPr="0032141A" w:rsidRDefault="004818D7" w:rsidP="005E34F2">
      <w:pPr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2. Заплывать за буйки, обозначающие границы плавания.</w:t>
      </w:r>
    </w:p>
    <w:p w:rsidR="004818D7" w:rsidRPr="0032141A" w:rsidRDefault="004818D7" w:rsidP="005E34F2">
      <w:pPr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3. Подплывать к моторным, парусным судам, весельным лодкам и другим плавсредствам, прыгать с неприспособленных для этих целей сооружений в воду.</w:t>
      </w:r>
    </w:p>
    <w:p w:rsidR="004818D7" w:rsidRPr="0032141A" w:rsidRDefault="004818D7" w:rsidP="005E34F2">
      <w:pPr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4. Загрязнять и засорять водоёмы и берега.</w:t>
      </w:r>
    </w:p>
    <w:p w:rsidR="004818D7" w:rsidRPr="0032141A" w:rsidRDefault="004818D7" w:rsidP="005E34F2">
      <w:pPr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5. Купаться в состоянии алкогольного опьянения.</w:t>
      </w:r>
    </w:p>
    <w:p w:rsidR="004818D7" w:rsidRPr="0032141A" w:rsidRDefault="004818D7" w:rsidP="005E34F2">
      <w:pPr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6. Приводить с собой собак и других животных.</w:t>
      </w:r>
    </w:p>
    <w:p w:rsidR="004818D7" w:rsidRPr="0032141A" w:rsidRDefault="004818D7" w:rsidP="005E34F2">
      <w:pPr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7. Играть с мячом и в спортивные игры в не отведенных для этих целей местах, а также допускать шалости в воде, связанные с нырянием и захватом купающихся, подавать сигналы ложной тревоги.</w:t>
      </w:r>
    </w:p>
    <w:p w:rsidR="004818D7" w:rsidRPr="0032141A" w:rsidRDefault="004818D7" w:rsidP="005E34F2">
      <w:pPr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8. Плавать на досках, брёвнах, лежаках, автомобильных камерах, надувных матрацах и других нестандартных плавательных средствах.</w:t>
      </w:r>
    </w:p>
    <w:p w:rsidR="004818D7" w:rsidRPr="0032141A" w:rsidRDefault="004818D7" w:rsidP="0032141A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b/>
          <w:bCs/>
          <w:color w:val="9D0A0F"/>
          <w:sz w:val="27"/>
          <w:szCs w:val="27"/>
          <w:lang w:eastAsia="ru-RU"/>
        </w:rPr>
        <w:t>ЧТО ДЕЛАТЬ, ЕСЛИ НА ВАШИХ ГЛАЗАХ ТОНЕТ ЧЕЛОВЕК:</w:t>
      </w:r>
    </w:p>
    <w:p w:rsidR="004818D7" w:rsidRPr="0032141A" w:rsidRDefault="004818D7" w:rsidP="005E34F2">
      <w:pPr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Прежде всего, дать себе секунду на размышление. Нет ли рядом спасательного средства? Им может быть всё, что увеличит плавучесть человека и что Вы в состоянии до него добросить. Спасательный круг можно бросить на 20-25м. Нет ли рядом лодки? Можно ли позвать кого-то еще на помощь?</w:t>
      </w:r>
    </w:p>
    <w:p w:rsidR="004818D7" w:rsidRPr="0032141A" w:rsidRDefault="004818D7" w:rsidP="005E34F2">
      <w:pPr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Приближаясь к тонущему, старайтесь успокоить и ободрить обессиленного пловца. Если это удалось, и он может контролировать свои действия, пловец должен держаться за плечи спасателя.</w:t>
      </w:r>
    </w:p>
    <w:p w:rsidR="004818D7" w:rsidRPr="0032141A" w:rsidRDefault="004818D7" w:rsidP="005E34F2">
      <w:pPr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Подплыв к утопающему, надо поднырнуть под него и, взяв сзади за волосы, транспортировать его к берегу.</w:t>
      </w:r>
    </w:p>
    <w:p w:rsidR="004818D7" w:rsidRPr="0032141A" w:rsidRDefault="004818D7" w:rsidP="005E34F2">
      <w:pPr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Вытащив на берег, осмотрите потерпевшего. Сначала нужно очистить рот и нос, повернув голову человека на бок. Затем положите его животом на своё колено (голову свесить лицом вниз) и, сильно нажав, выплесните воду из желудка и дыхательных путей. Все это надо делать быстро, также быстро уложите пострадавшего на спину, расстегните ему пояс и верхние пуговицы и начните делать искусственное дыхание. Хорошо, если помощь оказывают двое, один делает искусственное дыхание, другой – непрямой массаж сердца, не останавливая мер по реанимации до прибытия «скорой помощи».</w:t>
      </w:r>
    </w:p>
    <w:p w:rsidR="004818D7" w:rsidRDefault="004818D7">
      <w:r>
        <w:br w:type="page"/>
      </w:r>
    </w:p>
    <w:p w:rsidR="004818D7" w:rsidRPr="0032141A" w:rsidRDefault="004818D7" w:rsidP="005E34F2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Памятка</w:t>
      </w:r>
    </w:p>
    <w:p w:rsidR="004818D7" w:rsidRPr="0032141A" w:rsidRDefault="004818D7" w:rsidP="005E34F2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 мерам безопасности при купании в водоемах</w:t>
      </w:r>
    </w:p>
    <w:p w:rsidR="004818D7" w:rsidRPr="0032141A" w:rsidRDefault="004818D7" w:rsidP="0032141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На водоемах запрещается:</w:t>
      </w:r>
    </w:p>
    <w:p w:rsidR="004818D7" w:rsidRPr="0032141A" w:rsidRDefault="004818D7" w:rsidP="0032141A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купание в местах, где выставлены щиты (аншлаги) с предупреждениями и запрещающими надписями;</w:t>
      </w:r>
    </w:p>
    <w:p w:rsidR="004818D7" w:rsidRPr="0032141A" w:rsidRDefault="004818D7" w:rsidP="0032141A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купание в необорудованных, незнакомых местах;</w:t>
      </w:r>
    </w:p>
    <w:p w:rsidR="004818D7" w:rsidRPr="0032141A" w:rsidRDefault="004818D7" w:rsidP="0032141A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заплывать за буйки, обозначающие границы плавания;</w:t>
      </w:r>
    </w:p>
    <w:p w:rsidR="004818D7" w:rsidRPr="0032141A" w:rsidRDefault="004818D7" w:rsidP="0032141A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подплывать к моторным, парусным судам, весельным лодкам и к другим плавсредствам;</w:t>
      </w:r>
    </w:p>
    <w:p w:rsidR="004818D7" w:rsidRPr="0032141A" w:rsidRDefault="004818D7" w:rsidP="0032141A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прыгать в воду с катеров, лодок, причалов, а также сооружений, не приспособленных для этих целей;</w:t>
      </w:r>
    </w:p>
    <w:p w:rsidR="004818D7" w:rsidRPr="0032141A" w:rsidRDefault="004818D7" w:rsidP="0032141A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купаться в состоянии алкогольного опьянения;</w:t>
      </w:r>
    </w:p>
    <w:p w:rsidR="004818D7" w:rsidRPr="0032141A" w:rsidRDefault="004818D7" w:rsidP="0032141A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играть с мячом и в спортивные игры в не отведенных для этих целей местах, а также допускать в воде шалости, связанные с нырянием и захватом купающихся;</w:t>
      </w:r>
    </w:p>
    <w:p w:rsidR="004818D7" w:rsidRPr="0032141A" w:rsidRDefault="004818D7" w:rsidP="0032141A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подавать крики ложной тревоги;</w:t>
      </w:r>
    </w:p>
    <w:p w:rsidR="004818D7" w:rsidRPr="0032141A" w:rsidRDefault="004818D7" w:rsidP="0032141A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плавать на досках, бревнах, лежаках, автомобильных камерах, надувных матрацах.</w:t>
      </w:r>
    </w:p>
    <w:p w:rsidR="004818D7" w:rsidRPr="0032141A" w:rsidRDefault="004818D7" w:rsidP="0032141A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Меры обеспечения безопасности детей на воде</w:t>
      </w:r>
    </w:p>
    <w:p w:rsidR="004818D7" w:rsidRPr="0032141A" w:rsidRDefault="004818D7" w:rsidP="0032141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Взрослые обязаны не допускать:</w:t>
      </w:r>
    </w:p>
    <w:p w:rsidR="004818D7" w:rsidRPr="0032141A" w:rsidRDefault="004818D7" w:rsidP="0032141A">
      <w:pPr>
        <w:numPr>
          <w:ilvl w:val="0"/>
          <w:numId w:val="2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одиночное купание детей без присмотра;</w:t>
      </w:r>
    </w:p>
    <w:p w:rsidR="004818D7" w:rsidRPr="0032141A" w:rsidRDefault="004818D7" w:rsidP="0032141A">
      <w:pPr>
        <w:numPr>
          <w:ilvl w:val="0"/>
          <w:numId w:val="2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купание в неустановленных местах;</w:t>
      </w:r>
    </w:p>
    <w:p w:rsidR="004818D7" w:rsidRPr="0032141A" w:rsidRDefault="004818D7" w:rsidP="0032141A">
      <w:pPr>
        <w:numPr>
          <w:ilvl w:val="0"/>
          <w:numId w:val="2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катание на неприспособленных для этого средствах, предметах.</w:t>
      </w:r>
    </w:p>
    <w:p w:rsidR="004818D7" w:rsidRPr="0032141A" w:rsidRDefault="004818D7" w:rsidP="0032141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Все дети должны помнить правила:</w:t>
      </w:r>
    </w:p>
    <w:p w:rsidR="004818D7" w:rsidRPr="0032141A" w:rsidRDefault="004818D7" w:rsidP="0032141A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купаться только в специально отведенных местах;</w:t>
      </w:r>
    </w:p>
    <w:p w:rsidR="004818D7" w:rsidRPr="0032141A" w:rsidRDefault="004818D7" w:rsidP="0032141A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не подплывать к близко идущим судам, лодкам и не допускать шалостей на воде;</w:t>
      </w:r>
    </w:p>
    <w:p w:rsidR="004818D7" w:rsidRPr="0032141A" w:rsidRDefault="004818D7" w:rsidP="0032141A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не подавать ложных сигналов тревоги, не плавать на надувных матрацах, камерах, досках;</w:t>
      </w:r>
    </w:p>
    <w:p w:rsidR="004818D7" w:rsidRPr="0032141A" w:rsidRDefault="004818D7" w:rsidP="0032141A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не нырять в воду в незнакомых местах, с лодок, крутых берегов, причалов;</w:t>
      </w:r>
    </w:p>
    <w:p w:rsidR="004818D7" w:rsidRPr="0032141A" w:rsidRDefault="004818D7" w:rsidP="0032141A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не купаться в воде при температуре ниже +18°С;</w:t>
      </w:r>
    </w:p>
    <w:p w:rsidR="004818D7" w:rsidRPr="0032141A" w:rsidRDefault="004818D7" w:rsidP="0032141A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не бросать в воду банки, стекло и другие предметы, опасные для купающихся;</w:t>
      </w:r>
    </w:p>
    <w:p w:rsidR="004818D7" w:rsidRPr="0032141A" w:rsidRDefault="004818D7" w:rsidP="0032141A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купаться только в присутствии старших.</w:t>
      </w:r>
    </w:p>
    <w:p w:rsidR="004818D7" w:rsidRPr="0032141A" w:rsidRDefault="004818D7" w:rsidP="0032141A">
      <w:pPr>
        <w:spacing w:before="100" w:beforeAutospacing="1" w:after="100" w:afterAutospacing="1"/>
        <w:ind w:left="72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Телефоны экстренных служб:</w:t>
      </w:r>
    </w:p>
    <w:tbl>
      <w:tblPr>
        <w:tblW w:w="0" w:type="auto"/>
        <w:tblCellSpacing w:w="15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5596"/>
        <w:gridCol w:w="527"/>
        <w:gridCol w:w="154"/>
        <w:gridCol w:w="169"/>
      </w:tblGrid>
      <w:tr w:rsidR="004818D7" w:rsidRPr="00D27CAB">
        <w:trPr>
          <w:tblHeader/>
          <w:tblCellSpacing w:w="15" w:type="dxa"/>
        </w:trPr>
        <w:tc>
          <w:tcPr>
            <w:tcW w:w="0" w:type="auto"/>
            <w:gridSpan w:val="4"/>
            <w:vAlign w:val="center"/>
          </w:tcPr>
          <w:p w:rsidR="004818D7" w:rsidRPr="0032141A" w:rsidRDefault="004818D7" w:rsidP="0032141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141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 мобильного телефона для всех абонентов сотовой связи:</w:t>
            </w:r>
          </w:p>
        </w:tc>
      </w:tr>
      <w:tr w:rsidR="004818D7" w:rsidRPr="00D27CAB">
        <w:trPr>
          <w:tblCellSpacing w:w="15" w:type="dxa"/>
        </w:trPr>
        <w:tc>
          <w:tcPr>
            <w:tcW w:w="0" w:type="auto"/>
            <w:gridSpan w:val="3"/>
            <w:vAlign w:val="center"/>
          </w:tcPr>
          <w:p w:rsidR="004818D7" w:rsidRPr="0032141A" w:rsidRDefault="004818D7" w:rsidP="0032141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14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Единый номер вызова экстренных оперативных служб 112;</w:t>
            </w:r>
          </w:p>
        </w:tc>
        <w:tc>
          <w:tcPr>
            <w:tcW w:w="0" w:type="auto"/>
            <w:vAlign w:val="center"/>
          </w:tcPr>
          <w:p w:rsidR="004818D7" w:rsidRPr="0032141A" w:rsidRDefault="004818D7" w:rsidP="0032141A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18D7" w:rsidRPr="00D27CAB">
        <w:trPr>
          <w:tblHeader/>
          <w:tblCellSpacing w:w="15" w:type="dxa"/>
        </w:trPr>
        <w:tc>
          <w:tcPr>
            <w:tcW w:w="0" w:type="auto"/>
            <w:gridSpan w:val="2"/>
            <w:vAlign w:val="center"/>
          </w:tcPr>
          <w:p w:rsidR="004818D7" w:rsidRPr="0032141A" w:rsidRDefault="004818D7" w:rsidP="0032141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141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 городского телефона:</w:t>
            </w:r>
          </w:p>
        </w:tc>
        <w:tc>
          <w:tcPr>
            <w:tcW w:w="0" w:type="auto"/>
            <w:vAlign w:val="center"/>
          </w:tcPr>
          <w:p w:rsidR="004818D7" w:rsidRPr="0032141A" w:rsidRDefault="004818D7" w:rsidP="0032141A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4818D7" w:rsidRPr="0032141A" w:rsidRDefault="004818D7" w:rsidP="0032141A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18D7" w:rsidRPr="00D27CAB">
        <w:trPr>
          <w:tblCellSpacing w:w="15" w:type="dxa"/>
        </w:trPr>
        <w:tc>
          <w:tcPr>
            <w:tcW w:w="0" w:type="auto"/>
            <w:vAlign w:val="center"/>
          </w:tcPr>
          <w:p w:rsidR="004818D7" w:rsidRPr="0032141A" w:rsidRDefault="004818D7" w:rsidP="0032141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14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Единый номер спасателей</w:t>
            </w:r>
          </w:p>
        </w:tc>
        <w:tc>
          <w:tcPr>
            <w:tcW w:w="0" w:type="auto"/>
            <w:vAlign w:val="center"/>
          </w:tcPr>
          <w:p w:rsidR="004818D7" w:rsidRPr="0032141A" w:rsidRDefault="004818D7" w:rsidP="0032141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14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vAlign w:val="center"/>
          </w:tcPr>
          <w:p w:rsidR="004818D7" w:rsidRPr="0032141A" w:rsidRDefault="004818D7" w:rsidP="0032141A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4818D7" w:rsidRPr="0032141A" w:rsidRDefault="004818D7" w:rsidP="0032141A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18D7" w:rsidRPr="00D27CAB">
        <w:trPr>
          <w:tblCellSpacing w:w="15" w:type="dxa"/>
        </w:trPr>
        <w:tc>
          <w:tcPr>
            <w:tcW w:w="0" w:type="auto"/>
            <w:vAlign w:val="center"/>
          </w:tcPr>
          <w:p w:rsidR="004818D7" w:rsidRPr="0032141A" w:rsidRDefault="004818D7" w:rsidP="0032141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14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Полиция</w:t>
            </w:r>
          </w:p>
        </w:tc>
        <w:tc>
          <w:tcPr>
            <w:tcW w:w="0" w:type="auto"/>
            <w:vAlign w:val="center"/>
          </w:tcPr>
          <w:p w:rsidR="004818D7" w:rsidRPr="0032141A" w:rsidRDefault="004818D7" w:rsidP="0032141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14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vAlign w:val="center"/>
          </w:tcPr>
          <w:p w:rsidR="004818D7" w:rsidRPr="0032141A" w:rsidRDefault="004818D7" w:rsidP="0032141A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4818D7" w:rsidRPr="0032141A" w:rsidRDefault="004818D7" w:rsidP="0032141A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18D7" w:rsidRPr="00D27CAB">
        <w:trPr>
          <w:tblCellSpacing w:w="15" w:type="dxa"/>
        </w:trPr>
        <w:tc>
          <w:tcPr>
            <w:tcW w:w="0" w:type="auto"/>
            <w:vAlign w:val="center"/>
          </w:tcPr>
          <w:p w:rsidR="004818D7" w:rsidRPr="0032141A" w:rsidRDefault="004818D7" w:rsidP="0032141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14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Скорая помощь</w:t>
            </w:r>
          </w:p>
        </w:tc>
        <w:tc>
          <w:tcPr>
            <w:tcW w:w="0" w:type="auto"/>
            <w:vAlign w:val="center"/>
          </w:tcPr>
          <w:p w:rsidR="004818D7" w:rsidRPr="0032141A" w:rsidRDefault="004818D7" w:rsidP="0032141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14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vAlign w:val="center"/>
          </w:tcPr>
          <w:p w:rsidR="004818D7" w:rsidRPr="0032141A" w:rsidRDefault="004818D7" w:rsidP="0032141A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4818D7" w:rsidRPr="0032141A" w:rsidRDefault="004818D7" w:rsidP="0032141A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18D7" w:rsidRPr="00D27CAB">
        <w:trPr>
          <w:tblCellSpacing w:w="15" w:type="dxa"/>
        </w:trPr>
        <w:tc>
          <w:tcPr>
            <w:tcW w:w="0" w:type="auto"/>
            <w:vAlign w:val="center"/>
          </w:tcPr>
          <w:p w:rsidR="004818D7" w:rsidRPr="0032141A" w:rsidRDefault="004818D7" w:rsidP="0032141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14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</w:tcPr>
          <w:p w:rsidR="004818D7" w:rsidRPr="0032141A" w:rsidRDefault="004818D7" w:rsidP="0032141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14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</w:tcPr>
          <w:p w:rsidR="004818D7" w:rsidRPr="0032141A" w:rsidRDefault="004818D7" w:rsidP="0032141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14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</w:tcPr>
          <w:p w:rsidR="004818D7" w:rsidRPr="0032141A" w:rsidRDefault="004818D7" w:rsidP="0032141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14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4818D7" w:rsidRDefault="004818D7" w:rsidP="0032141A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818D7" w:rsidRDefault="004818D7" w:rsidP="005E34F2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818D7" w:rsidRDefault="004818D7" w:rsidP="005E34F2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818D7" w:rsidRPr="0032141A" w:rsidRDefault="004818D7" w:rsidP="005E34F2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ПАМЯТКА</w:t>
      </w:r>
    </w:p>
    <w:p w:rsidR="004818D7" w:rsidRPr="0032141A" w:rsidRDefault="004818D7" w:rsidP="005E34F2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 безопасности на водоёмах в летний период</w:t>
      </w:r>
    </w:p>
    <w:p w:rsidR="004818D7" w:rsidRPr="0032141A" w:rsidRDefault="004818D7" w:rsidP="005E34F2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Поведение на воде</w:t>
      </w:r>
    </w:p>
    <w:p w:rsidR="004818D7" w:rsidRPr="0032141A" w:rsidRDefault="004818D7" w:rsidP="005E34F2">
      <w:pPr>
        <w:spacing w:before="100" w:beforeAutospacing="1" w:after="100" w:afterAutospacing="1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Наступил долгожданный купальный сезон. Сотни жителей устремляются в выходные дни поближе к воде. Свежий воздух, солнце, купание не только доставляют удовольствие, но и служат хорошим средством закаливания организма. Вместе с этим вода регулярно уносит жизни. Помните: купание в нетрезвом виде может привести к трагическому исходу!</w:t>
      </w:r>
    </w:p>
    <w:p w:rsidR="004818D7" w:rsidRPr="0032141A" w:rsidRDefault="004818D7" w:rsidP="005E34F2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 купании недопустимо:</w:t>
      </w:r>
    </w:p>
    <w:p w:rsidR="004818D7" w:rsidRPr="0032141A" w:rsidRDefault="004818D7" w:rsidP="005E34F2">
      <w:pPr>
        <w:spacing w:before="100" w:beforeAutospacing="1" w:after="100" w:afterAutospacing="1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1. Плавать в незнакомом месте, под мостами и у плотин.</w:t>
      </w:r>
    </w:p>
    <w:p w:rsidR="004818D7" w:rsidRPr="0032141A" w:rsidRDefault="004818D7" w:rsidP="005E34F2">
      <w:pPr>
        <w:spacing w:before="100" w:beforeAutospacing="1" w:after="100" w:afterAutospacing="1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2. Нырять с высоты, не зная глубины и рельефа дна.</w:t>
      </w:r>
    </w:p>
    <w:p w:rsidR="004818D7" w:rsidRPr="0032141A" w:rsidRDefault="004818D7" w:rsidP="005E34F2">
      <w:pPr>
        <w:spacing w:before="100" w:beforeAutospacing="1" w:after="100" w:afterAutospacing="1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3. Заплывать за буйки и ограждения.</w:t>
      </w:r>
    </w:p>
    <w:p w:rsidR="004818D7" w:rsidRPr="0032141A" w:rsidRDefault="004818D7" w:rsidP="005E34F2">
      <w:pPr>
        <w:spacing w:before="100" w:beforeAutospacing="1" w:after="100" w:afterAutospacing="1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4. Приближаться к судам, плотам и иным плавсредствам.</w:t>
      </w:r>
    </w:p>
    <w:p w:rsidR="004818D7" w:rsidRPr="0032141A" w:rsidRDefault="004818D7" w:rsidP="005E34F2">
      <w:pPr>
        <w:spacing w:before="100" w:beforeAutospacing="1" w:after="100" w:afterAutospacing="1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5. Прыгать в воду с лодок, катеров, причалов.</w:t>
      </w:r>
    </w:p>
    <w:p w:rsidR="004818D7" w:rsidRPr="0032141A" w:rsidRDefault="004818D7" w:rsidP="005E34F2">
      <w:pPr>
        <w:spacing w:before="100" w:beforeAutospacing="1" w:after="100" w:afterAutospacing="1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6. Хватать друг друга за руки и ноги во время игр на воде.</w:t>
      </w:r>
    </w:p>
    <w:p w:rsidR="004818D7" w:rsidRPr="0032141A" w:rsidRDefault="004818D7" w:rsidP="005E34F2">
      <w:pPr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Избегайте употребление алкоголя до и во время нахождения в воде или у береговой линии. Алкоголь ухудшает чувство равновесия, координацию движений и самоконтроль.</w:t>
      </w:r>
    </w:p>
    <w:p w:rsidR="004818D7" w:rsidRPr="0032141A" w:rsidRDefault="004818D7" w:rsidP="005E34F2">
      <w:pPr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Не умеющим плавать купаться только в специально оборудованных местах глубиной не более 1-2 метра!</w:t>
      </w:r>
    </w:p>
    <w:p w:rsidR="004818D7" w:rsidRPr="0032141A" w:rsidRDefault="004818D7" w:rsidP="005E34F2">
      <w:pPr>
        <w:spacing w:before="100" w:beforeAutospacing="1" w:after="100" w:afterAutospacing="1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КАТЕГОРИЧЕСКИ ЗАПРЕЩАЕТСЯ</w:t>
      </w:r>
      <w:r w:rsidRPr="0032141A">
        <w:rPr>
          <w:rFonts w:ascii="Times New Roman" w:hAnsi="Times New Roman" w:cs="Times New Roman"/>
          <w:sz w:val="24"/>
          <w:szCs w:val="24"/>
          <w:lang w:eastAsia="ru-RU"/>
        </w:rPr>
        <w:t xml:space="preserve"> купание на водных объектах, оборудованных предупреждающими аншлагами «КУПАНИЕ ЗАПРЕЩЕНО!»</w:t>
      </w:r>
    </w:p>
    <w:p w:rsidR="004818D7" w:rsidRPr="0032141A" w:rsidRDefault="004818D7" w:rsidP="005E34F2">
      <w:pPr>
        <w:spacing w:before="100" w:beforeAutospacing="1" w:after="100" w:afterAutospacing="1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Помните!</w:t>
      </w:r>
      <w:r w:rsidRPr="0032141A">
        <w:rPr>
          <w:rFonts w:ascii="Times New Roman" w:hAnsi="Times New Roman" w:cs="Times New Roman"/>
          <w:sz w:val="24"/>
          <w:szCs w:val="24"/>
          <w:lang w:eastAsia="ru-RU"/>
        </w:rPr>
        <w:t xml:space="preserve"> Только неукоснительное соблюдение мер безопасного поведения на воде может предупредить беду.</w:t>
      </w:r>
    </w:p>
    <w:p w:rsidR="004818D7" w:rsidRPr="0032141A" w:rsidRDefault="004818D7" w:rsidP="0032141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4818D7" w:rsidRDefault="004818D7" w:rsidP="005E34F2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818D7" w:rsidRDefault="004818D7" w:rsidP="005E34F2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818D7" w:rsidRDefault="004818D7" w:rsidP="005E34F2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818D7" w:rsidRDefault="004818D7" w:rsidP="005E34F2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818D7" w:rsidRDefault="004818D7" w:rsidP="005E34F2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818D7" w:rsidRDefault="004818D7" w:rsidP="005E34F2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818D7" w:rsidRDefault="004818D7" w:rsidP="005E34F2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818D7" w:rsidRDefault="004818D7" w:rsidP="005E34F2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818D7" w:rsidRDefault="004818D7" w:rsidP="005E34F2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818D7" w:rsidRDefault="004818D7" w:rsidP="005E34F2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818D7" w:rsidRDefault="004818D7" w:rsidP="005E34F2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818D7" w:rsidRDefault="004818D7" w:rsidP="005E34F2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818D7" w:rsidRDefault="004818D7" w:rsidP="005E34F2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818D7" w:rsidRDefault="004818D7" w:rsidP="005E34F2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818D7" w:rsidRPr="0032141A" w:rsidRDefault="004818D7" w:rsidP="005E34F2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УВАЖАЕМЫЕ ВЗРОСЛЫЕ:</w:t>
      </w:r>
    </w:p>
    <w:p w:rsidR="004818D7" w:rsidRPr="0032141A" w:rsidRDefault="004818D7" w:rsidP="005E34F2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РОДИТЕЛИ, РУКОВОДИТЕЛИ ОБРАЗОВАТЕЛЬНЫХ УЧРЕЖДЕНИЙ,</w:t>
      </w:r>
    </w:p>
    <w:p w:rsidR="004818D7" w:rsidRPr="0032141A" w:rsidRDefault="004818D7" w:rsidP="005E34F2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ПЕДАГОГИ!</w:t>
      </w:r>
    </w:p>
    <w:p w:rsidR="004818D7" w:rsidRPr="0032141A" w:rsidRDefault="004818D7" w:rsidP="005E34F2">
      <w:pPr>
        <w:spacing w:before="100" w:beforeAutospacing="1" w:after="100" w:afterAutospacing="1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Безопасность жизни детей на водоемах во многих случаях зависит ТОЛЬКО ОТ ВАС!</w:t>
      </w:r>
    </w:p>
    <w:p w:rsidR="004818D7" w:rsidRPr="0032141A" w:rsidRDefault="004818D7" w:rsidP="005E34F2">
      <w:pPr>
        <w:spacing w:before="100" w:beforeAutospacing="1" w:after="100" w:afterAutospacing="1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В связи с наступлением жаркой погоды, в целях недопущения гибели детей на водоемах в летний период обращаемся к Вам с убедительной просьбой:</w:t>
      </w:r>
    </w:p>
    <w:p w:rsidR="004818D7" w:rsidRPr="0032141A" w:rsidRDefault="004818D7" w:rsidP="005E34F2">
      <w:pPr>
        <w:spacing w:before="100" w:beforeAutospacing="1" w:after="100" w:afterAutospacing="1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провести разъяснительную работу о правилах поведения на природных и искусственных водоемах и о последствиях их нарушения. Этим Вы предупредите несчастные случаи с Вашими детьми на воде, от этого зависит жизнь Ваших детей сегодня и завтра.</w:t>
      </w:r>
    </w:p>
    <w:p w:rsidR="004818D7" w:rsidRPr="0032141A" w:rsidRDefault="004818D7" w:rsidP="005E34F2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Категорически запрещено купание:</w:t>
      </w:r>
    </w:p>
    <w:p w:rsidR="004818D7" w:rsidRPr="0032141A" w:rsidRDefault="004818D7" w:rsidP="005E34F2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sym w:font="Symbol" w:char="F0B7"/>
      </w:r>
      <w:r w:rsidRPr="0032141A">
        <w:rPr>
          <w:rFonts w:ascii="Times New Roman" w:hAnsi="Times New Roman" w:cs="Times New Roman"/>
          <w:sz w:val="24"/>
          <w:szCs w:val="24"/>
          <w:lang w:eastAsia="ru-RU"/>
        </w:rPr>
        <w:t>  детей без надзора взрослых;</w:t>
      </w:r>
    </w:p>
    <w:p w:rsidR="004818D7" w:rsidRPr="0032141A" w:rsidRDefault="004818D7" w:rsidP="0032141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sym w:font="Symbol" w:char="F0B7"/>
      </w:r>
      <w:r w:rsidRPr="0032141A">
        <w:rPr>
          <w:rFonts w:ascii="Times New Roman" w:hAnsi="Times New Roman" w:cs="Times New Roman"/>
          <w:sz w:val="24"/>
          <w:szCs w:val="24"/>
          <w:lang w:eastAsia="ru-RU"/>
        </w:rPr>
        <w:t>  в незнакомых местах;</w:t>
      </w:r>
    </w:p>
    <w:p w:rsidR="004818D7" w:rsidRPr="0032141A" w:rsidRDefault="004818D7" w:rsidP="005E34F2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sym w:font="Symbol" w:char="F0B7"/>
      </w:r>
      <w:r w:rsidRPr="0032141A">
        <w:rPr>
          <w:rFonts w:ascii="Times New Roman" w:hAnsi="Times New Roman" w:cs="Times New Roman"/>
          <w:sz w:val="24"/>
          <w:szCs w:val="24"/>
          <w:lang w:eastAsia="ru-RU"/>
        </w:rPr>
        <w:t>  на надувных матрацах, камерах и других плавательных средствах (без надзора взрослых);</w:t>
      </w:r>
    </w:p>
    <w:p w:rsidR="004818D7" w:rsidRPr="0032141A" w:rsidRDefault="004818D7" w:rsidP="005E34F2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Необходимо соблюдать следующие правила:</w:t>
      </w:r>
    </w:p>
    <w:p w:rsidR="004818D7" w:rsidRPr="0032141A" w:rsidRDefault="004818D7" w:rsidP="0032141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sym w:font="Symbol" w:char="F0B7"/>
      </w:r>
      <w:r w:rsidRPr="0032141A">
        <w:rPr>
          <w:rFonts w:ascii="Times New Roman" w:hAnsi="Times New Roman" w:cs="Times New Roman"/>
          <w:sz w:val="24"/>
          <w:szCs w:val="24"/>
          <w:lang w:eastAsia="ru-RU"/>
        </w:rPr>
        <w:t>  Прежде чем войти в воду, сделайте разминку, выполнив несколько легких упражнений.</w:t>
      </w:r>
    </w:p>
    <w:p w:rsidR="004818D7" w:rsidRPr="0032141A" w:rsidRDefault="004818D7" w:rsidP="0032141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sym w:font="Symbol" w:char="F0B7"/>
      </w:r>
      <w:r w:rsidRPr="0032141A">
        <w:rPr>
          <w:rFonts w:ascii="Times New Roman" w:hAnsi="Times New Roman" w:cs="Times New Roman"/>
          <w:sz w:val="24"/>
          <w:szCs w:val="24"/>
          <w:lang w:eastAsia="ru-RU"/>
        </w:rPr>
        <w:t>  Постепенно входите в воду, убедившись в том, что температура воды комфортна для тела (не ниже установленной нормы).</w:t>
      </w:r>
    </w:p>
    <w:p w:rsidR="004818D7" w:rsidRPr="0032141A" w:rsidRDefault="004818D7" w:rsidP="0032141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sym w:font="Symbol" w:char="F0B7"/>
      </w:r>
      <w:r w:rsidRPr="0032141A">
        <w:rPr>
          <w:rFonts w:ascii="Times New Roman" w:hAnsi="Times New Roman" w:cs="Times New Roman"/>
          <w:sz w:val="24"/>
          <w:szCs w:val="24"/>
          <w:lang w:eastAsia="ru-RU"/>
        </w:rPr>
        <w:t>  Не нырять при недостаточной глубине водоема, при необследованном дне (особенно головой вниз!), при нахождении вблизи других пловцов.</w:t>
      </w:r>
    </w:p>
    <w:p w:rsidR="004818D7" w:rsidRPr="0032141A" w:rsidRDefault="004818D7" w:rsidP="0032141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sym w:font="Symbol" w:char="F0B7"/>
      </w:r>
      <w:r w:rsidRPr="0032141A">
        <w:rPr>
          <w:rFonts w:ascii="Times New Roman" w:hAnsi="Times New Roman" w:cs="Times New Roman"/>
          <w:sz w:val="24"/>
          <w:szCs w:val="24"/>
          <w:lang w:eastAsia="ru-RU"/>
        </w:rPr>
        <w:t>  Продолжительность купания - не более 30 минут, при невысокой температуре воды - не более 5-6 минут.</w:t>
      </w:r>
    </w:p>
    <w:p w:rsidR="004818D7" w:rsidRPr="0032141A" w:rsidRDefault="004818D7" w:rsidP="0032141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sym w:font="Symbol" w:char="F0B7"/>
      </w:r>
      <w:r w:rsidRPr="0032141A">
        <w:rPr>
          <w:rFonts w:ascii="Times New Roman" w:hAnsi="Times New Roman" w:cs="Times New Roman"/>
          <w:sz w:val="24"/>
          <w:szCs w:val="24"/>
          <w:lang w:eastAsia="ru-RU"/>
        </w:rPr>
        <w:t>  При купании в естественном водоеме не заплывать за установленные знаки ограждения, не подплывать близко к моторным лодкам и прочим плавательным средствам.</w:t>
      </w:r>
    </w:p>
    <w:p w:rsidR="004818D7" w:rsidRPr="0032141A" w:rsidRDefault="004818D7" w:rsidP="0032141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sym w:font="Symbol" w:char="F0B7"/>
      </w:r>
      <w:r w:rsidRPr="0032141A">
        <w:rPr>
          <w:rFonts w:ascii="Times New Roman" w:hAnsi="Times New Roman" w:cs="Times New Roman"/>
          <w:sz w:val="24"/>
          <w:szCs w:val="24"/>
          <w:lang w:eastAsia="ru-RU"/>
        </w:rPr>
        <w:t>  Во избежание перегревания отдыхайте на пляже в головном уборе.</w:t>
      </w:r>
    </w:p>
    <w:p w:rsidR="004818D7" w:rsidRPr="0032141A" w:rsidRDefault="004818D7" w:rsidP="0032141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sym w:font="Symbol" w:char="F0B7"/>
      </w:r>
      <w:r w:rsidRPr="0032141A">
        <w:rPr>
          <w:rFonts w:ascii="Times New Roman" w:hAnsi="Times New Roman" w:cs="Times New Roman"/>
          <w:sz w:val="24"/>
          <w:szCs w:val="24"/>
          <w:lang w:eastAsia="ru-RU"/>
        </w:rPr>
        <w:t>  Не допускать ситуаций неоправданного риска, шалости на воде.</w:t>
      </w:r>
    </w:p>
    <w:p w:rsidR="004818D7" w:rsidRDefault="004818D7" w:rsidP="0032141A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818D7" w:rsidRDefault="004818D7" w:rsidP="0032141A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818D7" w:rsidRDefault="004818D7" w:rsidP="0032141A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818D7" w:rsidRPr="0032141A" w:rsidRDefault="004818D7" w:rsidP="0032141A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ПАМЯТКА</w:t>
      </w:r>
    </w:p>
    <w:p w:rsidR="004818D7" w:rsidRPr="0032141A" w:rsidRDefault="004818D7" w:rsidP="0032141A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Если тонет человек:</w:t>
      </w:r>
    </w:p>
    <w:p w:rsidR="004818D7" w:rsidRPr="0032141A" w:rsidRDefault="004818D7" w:rsidP="0032141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sym w:font="Symbol" w:char="F0B7"/>
      </w:r>
      <w:r w:rsidRPr="0032141A">
        <w:rPr>
          <w:rFonts w:ascii="Times New Roman" w:hAnsi="Times New Roman" w:cs="Times New Roman"/>
          <w:sz w:val="24"/>
          <w:szCs w:val="24"/>
          <w:lang w:eastAsia="ru-RU"/>
        </w:rPr>
        <w:t>  Сразу громко зовите на помощь: «Человек тонет!»</w:t>
      </w:r>
    </w:p>
    <w:p w:rsidR="004818D7" w:rsidRPr="0032141A" w:rsidRDefault="004818D7" w:rsidP="0032141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sym w:font="Symbol" w:char="F0B7"/>
      </w:r>
      <w:r w:rsidRPr="0032141A">
        <w:rPr>
          <w:rFonts w:ascii="Times New Roman" w:hAnsi="Times New Roman" w:cs="Times New Roman"/>
          <w:sz w:val="24"/>
          <w:szCs w:val="24"/>
          <w:lang w:eastAsia="ru-RU"/>
        </w:rPr>
        <w:t>  Попросите вызвать спасателей и «скорую помощь».</w:t>
      </w:r>
    </w:p>
    <w:p w:rsidR="004818D7" w:rsidRPr="0032141A" w:rsidRDefault="004818D7" w:rsidP="0032141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sym w:font="Symbol" w:char="F0B7"/>
      </w:r>
      <w:r w:rsidRPr="0032141A">
        <w:rPr>
          <w:rFonts w:ascii="Times New Roman" w:hAnsi="Times New Roman" w:cs="Times New Roman"/>
          <w:sz w:val="24"/>
          <w:szCs w:val="24"/>
          <w:lang w:eastAsia="ru-RU"/>
        </w:rPr>
        <w:t>  Бросьте тонущему спасательный круг, длинную веревку с узлом на конце.</w:t>
      </w:r>
    </w:p>
    <w:p w:rsidR="004818D7" w:rsidRPr="0032141A" w:rsidRDefault="004818D7" w:rsidP="005E34F2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sym w:font="Symbol" w:char="F0B7"/>
      </w:r>
      <w:r w:rsidRPr="0032141A">
        <w:rPr>
          <w:rFonts w:ascii="Times New Roman" w:hAnsi="Times New Roman" w:cs="Times New Roman"/>
          <w:sz w:val="24"/>
          <w:szCs w:val="24"/>
          <w:lang w:eastAsia="ru-RU"/>
        </w:rPr>
        <w:t>  Если хорошо плаваете, снимите одежду и обувь и вплавь доберитесь до тонущего. Заговорите с ним. Если услышите адекватный ответ, смело подставляйте ему плечо в качестве опоры и помогите доплыть до берега. Если же утопающий находится в панике, схватил вас и тащит за собой в воду, применяйте силу. Если освободиться от захвата вам не удается, сделайте глубокий вдох и нырните под воду, увлекая за собой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2141A">
        <w:rPr>
          <w:rFonts w:ascii="Times New Roman" w:hAnsi="Times New Roman" w:cs="Times New Roman"/>
          <w:sz w:val="24"/>
          <w:szCs w:val="24"/>
          <w:lang w:eastAsia="ru-RU"/>
        </w:rPr>
        <w:t>спасаемого. Он обязательно отпустит вас. Если утопающий находится без сознания, можно транспортировать его до берега, держа за волосы.</w:t>
      </w:r>
    </w:p>
    <w:p w:rsidR="004818D7" w:rsidRPr="0032141A" w:rsidRDefault="004818D7" w:rsidP="0032141A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Если тонешь сам:</w:t>
      </w:r>
    </w:p>
    <w:p w:rsidR="004818D7" w:rsidRPr="0032141A" w:rsidRDefault="004818D7" w:rsidP="0032141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sym w:font="Symbol" w:char="F0B7"/>
      </w:r>
      <w:r w:rsidRPr="0032141A">
        <w:rPr>
          <w:rFonts w:ascii="Times New Roman" w:hAnsi="Times New Roman" w:cs="Times New Roman"/>
          <w:sz w:val="24"/>
          <w:szCs w:val="24"/>
          <w:lang w:eastAsia="ru-RU"/>
        </w:rPr>
        <w:t>  Не паникуйте.</w:t>
      </w:r>
    </w:p>
    <w:p w:rsidR="004818D7" w:rsidRPr="0032141A" w:rsidRDefault="004818D7" w:rsidP="0032141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sym w:font="Symbol" w:char="F0B7"/>
      </w:r>
      <w:r w:rsidRPr="0032141A">
        <w:rPr>
          <w:rFonts w:ascii="Times New Roman" w:hAnsi="Times New Roman" w:cs="Times New Roman"/>
          <w:sz w:val="24"/>
          <w:szCs w:val="24"/>
          <w:lang w:eastAsia="ru-RU"/>
        </w:rPr>
        <w:t>  Снимите с себя лишнюю одежду, обувь, кричи, зови на помощь.</w:t>
      </w:r>
    </w:p>
    <w:p w:rsidR="004818D7" w:rsidRPr="0032141A" w:rsidRDefault="004818D7" w:rsidP="0032141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sym w:font="Symbol" w:char="F0B7"/>
      </w:r>
      <w:r w:rsidRPr="0032141A">
        <w:rPr>
          <w:rFonts w:ascii="Times New Roman" w:hAnsi="Times New Roman" w:cs="Times New Roman"/>
          <w:sz w:val="24"/>
          <w:szCs w:val="24"/>
          <w:lang w:eastAsia="ru-RU"/>
        </w:rPr>
        <w:t>  Перевернитесь на спину, широко раскиньте руки, расслабьтесь, сделайте несколько глубоких вдохов.</w:t>
      </w:r>
    </w:p>
    <w:p w:rsidR="004818D7" w:rsidRPr="0032141A" w:rsidRDefault="004818D7" w:rsidP="005E34F2">
      <w:pPr>
        <w:spacing w:before="100" w:beforeAutospacing="1" w:after="100" w:afterAutospacing="1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Прежде, чем пойти купаться, не забудьте взять с собой английскую булавку. Она поможет вам, если в воде начнутся судороги. Если же у вас свело ногу, а булавки при себе нет, ущипните несколько раз икроножную мышцу. Если это не помогает, крепко возьмитесь за большой палец ноги и резко выпрямите его. Плывите к берегу.</w:t>
      </w:r>
    </w:p>
    <w:p w:rsidR="004818D7" w:rsidRPr="0032141A" w:rsidRDefault="004818D7" w:rsidP="0032141A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Вы захлебнулись водой:</w:t>
      </w:r>
    </w:p>
    <w:p w:rsidR="004818D7" w:rsidRPr="0032141A" w:rsidRDefault="004818D7" w:rsidP="0032141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sym w:font="Symbol" w:char="F0B7"/>
      </w:r>
      <w:r w:rsidRPr="0032141A">
        <w:rPr>
          <w:rFonts w:ascii="Times New Roman" w:hAnsi="Times New Roman" w:cs="Times New Roman"/>
          <w:sz w:val="24"/>
          <w:szCs w:val="24"/>
          <w:lang w:eastAsia="ru-RU"/>
        </w:rPr>
        <w:t>  не паникуйте, постарайтесь развернуться спиной к волне;</w:t>
      </w:r>
    </w:p>
    <w:p w:rsidR="004818D7" w:rsidRPr="0032141A" w:rsidRDefault="004818D7" w:rsidP="0032141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sym w:font="Symbol" w:char="F0B7"/>
      </w:r>
      <w:r w:rsidRPr="0032141A">
        <w:rPr>
          <w:rFonts w:ascii="Times New Roman" w:hAnsi="Times New Roman" w:cs="Times New Roman"/>
          <w:sz w:val="24"/>
          <w:szCs w:val="24"/>
          <w:lang w:eastAsia="ru-RU"/>
        </w:rPr>
        <w:t>  прижмите согнутые в локтях руки к нижней части груди и сделайте несколько резких выдохов, помогая себе руками;</w:t>
      </w:r>
    </w:p>
    <w:p w:rsidR="004818D7" w:rsidRPr="0032141A" w:rsidRDefault="004818D7" w:rsidP="0032141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sym w:font="Symbol" w:char="F0B7"/>
      </w:r>
      <w:r w:rsidRPr="0032141A">
        <w:rPr>
          <w:rFonts w:ascii="Times New Roman" w:hAnsi="Times New Roman" w:cs="Times New Roman"/>
          <w:sz w:val="24"/>
          <w:szCs w:val="24"/>
          <w:lang w:eastAsia="ru-RU"/>
        </w:rPr>
        <w:t>  затем очистите от воды нос и сделайте несколько глотательных движений;</w:t>
      </w:r>
    </w:p>
    <w:p w:rsidR="004818D7" w:rsidRPr="0032141A" w:rsidRDefault="004818D7" w:rsidP="0032141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sym w:font="Symbol" w:char="F0B7"/>
      </w:r>
      <w:r w:rsidRPr="0032141A">
        <w:rPr>
          <w:rFonts w:ascii="Times New Roman" w:hAnsi="Times New Roman" w:cs="Times New Roman"/>
          <w:sz w:val="24"/>
          <w:szCs w:val="24"/>
          <w:lang w:eastAsia="ru-RU"/>
        </w:rPr>
        <w:t>  восстановив дыхание, ложитесь на живот и двигайтесь к берегу;</w:t>
      </w:r>
    </w:p>
    <w:p w:rsidR="004818D7" w:rsidRPr="0032141A" w:rsidRDefault="004818D7" w:rsidP="0032141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sym w:font="Symbol" w:char="F0B7"/>
      </w:r>
      <w:r w:rsidRPr="0032141A">
        <w:rPr>
          <w:rFonts w:ascii="Times New Roman" w:hAnsi="Times New Roman" w:cs="Times New Roman"/>
          <w:sz w:val="24"/>
          <w:szCs w:val="24"/>
          <w:lang w:eastAsia="ru-RU"/>
        </w:rPr>
        <w:t>  при необходимости позовите людей на помощь.</w:t>
      </w:r>
    </w:p>
    <w:p w:rsidR="004818D7" w:rsidRDefault="004818D7" w:rsidP="0032141A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818D7" w:rsidRDefault="004818D7" w:rsidP="0032141A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818D7" w:rsidRDefault="004818D7" w:rsidP="0032141A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818D7" w:rsidRPr="0032141A" w:rsidRDefault="004818D7" w:rsidP="005E34F2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ПАМЯТКА</w:t>
      </w:r>
    </w:p>
    <w:p w:rsidR="004818D7" w:rsidRDefault="004818D7" w:rsidP="005E34F2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818D7" w:rsidRPr="0032141A" w:rsidRDefault="004818D7" w:rsidP="005E34F2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Правила оказания помощи при утоплении:</w:t>
      </w:r>
    </w:p>
    <w:p w:rsidR="004818D7" w:rsidRPr="0032141A" w:rsidRDefault="004818D7" w:rsidP="005E34F2">
      <w:pPr>
        <w:spacing w:before="100" w:beforeAutospacing="1" w:after="100" w:afterAutospacing="1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1. Перевернуть пострадавшего лицом вниз, опустить голову ниже таза.</w:t>
      </w:r>
    </w:p>
    <w:p w:rsidR="004818D7" w:rsidRPr="0032141A" w:rsidRDefault="004818D7" w:rsidP="005E34F2">
      <w:pPr>
        <w:spacing w:before="100" w:beforeAutospacing="1" w:after="100" w:afterAutospacing="1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2. Очистить ротовую полость.</w:t>
      </w:r>
    </w:p>
    <w:p w:rsidR="004818D7" w:rsidRPr="0032141A" w:rsidRDefault="004818D7" w:rsidP="005E34F2">
      <w:pPr>
        <w:spacing w:before="100" w:beforeAutospacing="1" w:after="100" w:afterAutospacing="1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3. Резко надавить на корень языка.</w:t>
      </w:r>
    </w:p>
    <w:p w:rsidR="004818D7" w:rsidRPr="0032141A" w:rsidRDefault="004818D7" w:rsidP="005E34F2">
      <w:pPr>
        <w:spacing w:before="100" w:beforeAutospacing="1" w:after="100" w:afterAutospacing="1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4. При появлении рвотного и кашлевого рефлексов - добиться полного удаления воды из дыхательных путей и желудка.</w:t>
      </w:r>
    </w:p>
    <w:p w:rsidR="004818D7" w:rsidRPr="0032141A" w:rsidRDefault="004818D7" w:rsidP="005E34F2">
      <w:pPr>
        <w:spacing w:before="100" w:beforeAutospacing="1" w:after="100" w:afterAutospacing="1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5. Если нет рвотных движений и пульса - положить на спину и приступить к реанимации (искусственное дыхание, непрямой массаж сердца). При появлении признаков жизни - перевернуть лицом вниз, удалить воду из легких и желудка.</w:t>
      </w:r>
    </w:p>
    <w:p w:rsidR="004818D7" w:rsidRPr="0032141A" w:rsidRDefault="004818D7" w:rsidP="005E34F2">
      <w:pPr>
        <w:spacing w:before="100" w:beforeAutospacing="1" w:after="100" w:afterAutospacing="1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6. Вызвать “Скорую помощь”.</w:t>
      </w:r>
    </w:p>
    <w:p w:rsidR="004818D7" w:rsidRPr="0032141A" w:rsidRDefault="004818D7" w:rsidP="005E34F2">
      <w:pPr>
        <w:spacing w:before="100" w:beforeAutospacing="1" w:after="100" w:afterAutospacing="1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Если человек уже погрузился в воду, не оставляйте попыток найти его на глубине, а затем вернуть к жизни. Это можно сделать, если утонувший находился в воде не более 6 минут.</w:t>
      </w:r>
    </w:p>
    <w:p w:rsidR="004818D7" w:rsidRPr="0032141A" w:rsidRDefault="004818D7" w:rsidP="005E34F2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НЕЛЬЗЯ:</w:t>
      </w:r>
    </w:p>
    <w:p w:rsidR="004818D7" w:rsidRPr="0032141A" w:rsidRDefault="004818D7" w:rsidP="005E34F2">
      <w:pPr>
        <w:spacing w:before="100" w:beforeAutospacing="1" w:after="100" w:afterAutospacing="1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ОСТАВЛЯТЬ ПОСТРАДАВШЕГО БЕЗ ВНИМАНИЯ</w:t>
      </w:r>
      <w:r w:rsidRPr="0032141A">
        <w:rPr>
          <w:rFonts w:ascii="Times New Roman" w:hAnsi="Times New Roman" w:cs="Times New Roman"/>
          <w:sz w:val="24"/>
          <w:szCs w:val="24"/>
          <w:lang w:eastAsia="ru-RU"/>
        </w:rPr>
        <w:t xml:space="preserve"> (в любой момент может произойти остановка сердца);</w:t>
      </w:r>
    </w:p>
    <w:p w:rsidR="004818D7" w:rsidRPr="0032141A" w:rsidRDefault="004818D7" w:rsidP="00332E99">
      <w:pPr>
        <w:spacing w:before="100" w:beforeAutospacing="1" w:after="100" w:afterAutospacing="1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САМОСТОЯТЕЛЬНО ПЕРЕВОЗИТЬ ПОСТРАДАВШЕГО, ЕСЛИ ЕСТЬ ВОЗМОЖНОСТЬ ВЫЗВАТЬ СПАСАТЕЛЬНУЮ СЛУЖБУ.</w:t>
      </w:r>
    </w:p>
    <w:p w:rsidR="004818D7" w:rsidRPr="0032141A" w:rsidRDefault="004818D7" w:rsidP="00332E99">
      <w:pPr>
        <w:spacing w:before="100" w:beforeAutospacing="1" w:after="100" w:afterAutospacing="1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Помните!</w:t>
      </w:r>
      <w:r w:rsidRPr="0032141A">
        <w:rPr>
          <w:rFonts w:ascii="Times New Roman" w:hAnsi="Times New Roman" w:cs="Times New Roman"/>
          <w:sz w:val="24"/>
          <w:szCs w:val="24"/>
          <w:lang w:eastAsia="ru-RU"/>
        </w:rPr>
        <w:t xml:space="preserve"> Только неукоснительное соблюдение мер безопасного поведения на воде может предупредить беду.</w:t>
      </w:r>
    </w:p>
    <w:p w:rsidR="004818D7" w:rsidRDefault="004818D7" w:rsidP="0032141A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818D7" w:rsidRDefault="004818D7" w:rsidP="0032141A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818D7" w:rsidRDefault="004818D7" w:rsidP="0032141A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818D7" w:rsidRDefault="004818D7" w:rsidP="0032141A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818D7" w:rsidRDefault="004818D7" w:rsidP="0032141A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818D7" w:rsidRDefault="004818D7" w:rsidP="0032141A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818D7" w:rsidRDefault="004818D7" w:rsidP="0032141A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818D7" w:rsidRDefault="004818D7" w:rsidP="0032141A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818D7" w:rsidRDefault="004818D7" w:rsidP="0032141A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818D7" w:rsidRPr="0032141A" w:rsidRDefault="004818D7" w:rsidP="0032141A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ПАМЯТКА</w:t>
      </w:r>
    </w:p>
    <w:p w:rsidR="004818D7" w:rsidRPr="0032141A" w:rsidRDefault="004818D7" w:rsidP="0032141A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ОСНОВНЫЕ ПРАВИЛА БЕЗОПАСНОГО ПОВЕДЕНИЯ НА ВОДЕ.</w:t>
      </w:r>
    </w:p>
    <w:p w:rsidR="004818D7" w:rsidRPr="0032141A" w:rsidRDefault="004818D7" w:rsidP="00332E99">
      <w:pPr>
        <w:spacing w:before="100" w:beforeAutospacing="1" w:after="100" w:afterAutospacing="1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Водоемы являются опасными в любое время года. Летом они опасны при купании и пользовании плавсредствами. Опасность чаще всего представляют сильное течение (в том числе подводное), глубокие омуты и подводные холодные ключи.</w:t>
      </w:r>
    </w:p>
    <w:p w:rsidR="004818D7" w:rsidRPr="0032141A" w:rsidRDefault="004818D7" w:rsidP="00332E99">
      <w:pPr>
        <w:spacing w:before="100" w:beforeAutospacing="1" w:after="100" w:afterAutospacing="1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Летом на водоемах следует соблюдать определенные правила безопасного поведения.</w:t>
      </w:r>
    </w:p>
    <w:p w:rsidR="004818D7" w:rsidRPr="0032141A" w:rsidRDefault="004818D7" w:rsidP="0032141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Во-первых</w:t>
      </w:r>
      <w:r w:rsidRPr="0032141A">
        <w:rPr>
          <w:rFonts w:ascii="Times New Roman" w:hAnsi="Times New Roman" w:cs="Times New Roman"/>
          <w:sz w:val="24"/>
          <w:szCs w:val="24"/>
          <w:lang w:eastAsia="ru-RU"/>
        </w:rPr>
        <w:t>, следует избегать купания в незнакомых местах, специально не оборудованных для этой цели.</w:t>
      </w:r>
    </w:p>
    <w:p w:rsidR="004818D7" w:rsidRPr="0032141A" w:rsidRDefault="004818D7" w:rsidP="0032141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Во-вторых</w:t>
      </w:r>
      <w:r w:rsidRPr="0032141A">
        <w:rPr>
          <w:rFonts w:ascii="Times New Roman" w:hAnsi="Times New Roman" w:cs="Times New Roman"/>
          <w:sz w:val="24"/>
          <w:szCs w:val="24"/>
          <w:lang w:eastAsia="ru-RU"/>
        </w:rPr>
        <w:t>, при купании запрещается:</w:t>
      </w:r>
    </w:p>
    <w:p w:rsidR="004818D7" w:rsidRPr="0032141A" w:rsidRDefault="004818D7" w:rsidP="0032141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sym w:font="Symbol" w:char="F0A7"/>
      </w:r>
      <w:r w:rsidRPr="0032141A">
        <w:rPr>
          <w:rFonts w:ascii="Times New Roman" w:hAnsi="Times New Roman" w:cs="Times New Roman"/>
          <w:sz w:val="24"/>
          <w:szCs w:val="24"/>
          <w:lang w:eastAsia="ru-RU"/>
        </w:rPr>
        <w:t xml:space="preserve"> заплывать за границы зоны купания;</w:t>
      </w:r>
    </w:p>
    <w:p w:rsidR="004818D7" w:rsidRPr="0032141A" w:rsidRDefault="004818D7" w:rsidP="0032141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sym w:font="Symbol" w:char="F0A7"/>
      </w:r>
      <w:r w:rsidRPr="0032141A">
        <w:rPr>
          <w:rFonts w:ascii="Times New Roman" w:hAnsi="Times New Roman" w:cs="Times New Roman"/>
          <w:sz w:val="24"/>
          <w:szCs w:val="24"/>
          <w:lang w:eastAsia="ru-RU"/>
        </w:rPr>
        <w:t xml:space="preserve"> подплывать к движущимся судам, лодкам, катерам, катамаранам, гидроциклам;</w:t>
      </w:r>
    </w:p>
    <w:p w:rsidR="004818D7" w:rsidRPr="0032141A" w:rsidRDefault="004818D7" w:rsidP="0032141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sym w:font="Symbol" w:char="F0A7"/>
      </w:r>
      <w:r w:rsidRPr="0032141A">
        <w:rPr>
          <w:rFonts w:ascii="Times New Roman" w:hAnsi="Times New Roman" w:cs="Times New Roman"/>
          <w:sz w:val="24"/>
          <w:szCs w:val="24"/>
          <w:lang w:eastAsia="ru-RU"/>
        </w:rPr>
        <w:t xml:space="preserve"> нырять и долго находиться под водой;</w:t>
      </w:r>
    </w:p>
    <w:p w:rsidR="004818D7" w:rsidRPr="0032141A" w:rsidRDefault="004818D7" w:rsidP="0032141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sym w:font="Symbol" w:char="F0A7"/>
      </w:r>
      <w:r w:rsidRPr="0032141A">
        <w:rPr>
          <w:rFonts w:ascii="Times New Roman" w:hAnsi="Times New Roman" w:cs="Times New Roman"/>
          <w:sz w:val="24"/>
          <w:szCs w:val="24"/>
          <w:lang w:eastAsia="ru-RU"/>
        </w:rPr>
        <w:t xml:space="preserve"> прыгать в воду в незнакомых местах, с причалов и др. сооружений, не приспособленных для этих целей;</w:t>
      </w:r>
    </w:p>
    <w:p w:rsidR="004818D7" w:rsidRPr="0032141A" w:rsidRDefault="004818D7" w:rsidP="0032141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sym w:font="Symbol" w:char="F0A7"/>
      </w:r>
      <w:r w:rsidRPr="0032141A">
        <w:rPr>
          <w:rFonts w:ascii="Times New Roman" w:hAnsi="Times New Roman" w:cs="Times New Roman"/>
          <w:sz w:val="24"/>
          <w:szCs w:val="24"/>
          <w:lang w:eastAsia="ru-RU"/>
        </w:rPr>
        <w:t xml:space="preserve"> долго находиться в холодной воде;</w:t>
      </w:r>
    </w:p>
    <w:p w:rsidR="004818D7" w:rsidRPr="0032141A" w:rsidRDefault="004818D7" w:rsidP="0032141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sym w:font="Symbol" w:char="F0A7"/>
      </w:r>
      <w:r w:rsidRPr="0032141A">
        <w:rPr>
          <w:rFonts w:ascii="Times New Roman" w:hAnsi="Times New Roman" w:cs="Times New Roman"/>
          <w:sz w:val="24"/>
          <w:szCs w:val="24"/>
          <w:lang w:eastAsia="ru-RU"/>
        </w:rPr>
        <w:t xml:space="preserve"> купаться на голодный желудок;</w:t>
      </w:r>
    </w:p>
    <w:p w:rsidR="004818D7" w:rsidRPr="0032141A" w:rsidRDefault="004818D7" w:rsidP="0032141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sym w:font="Symbol" w:char="F0A7"/>
      </w:r>
      <w:r w:rsidRPr="0032141A">
        <w:rPr>
          <w:rFonts w:ascii="Times New Roman" w:hAnsi="Times New Roman" w:cs="Times New Roman"/>
          <w:sz w:val="24"/>
          <w:szCs w:val="24"/>
          <w:lang w:eastAsia="ru-RU"/>
        </w:rPr>
        <w:t xml:space="preserve"> проводить в воде игры, связанные с нырянием и захватом друг друга;</w:t>
      </w:r>
    </w:p>
    <w:p w:rsidR="004818D7" w:rsidRPr="0032141A" w:rsidRDefault="004818D7" w:rsidP="0032141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sym w:font="Symbol" w:char="F0A7"/>
      </w:r>
      <w:r w:rsidRPr="0032141A">
        <w:rPr>
          <w:rFonts w:ascii="Times New Roman" w:hAnsi="Times New Roman" w:cs="Times New Roman"/>
          <w:sz w:val="24"/>
          <w:szCs w:val="24"/>
          <w:lang w:eastAsia="ru-RU"/>
        </w:rPr>
        <w:t xml:space="preserve"> плавать на досках, лежаках, бревнах, надувных матрасах и камерах (за пределы нормы заплыва);</w:t>
      </w:r>
    </w:p>
    <w:p w:rsidR="004818D7" w:rsidRPr="0032141A" w:rsidRDefault="004818D7" w:rsidP="0032141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sym w:font="Symbol" w:char="F0A7"/>
      </w:r>
      <w:r w:rsidRPr="0032141A">
        <w:rPr>
          <w:rFonts w:ascii="Times New Roman" w:hAnsi="Times New Roman" w:cs="Times New Roman"/>
          <w:sz w:val="24"/>
          <w:szCs w:val="24"/>
          <w:lang w:eastAsia="ru-RU"/>
        </w:rPr>
        <w:t xml:space="preserve"> подавать крики ложной тревоги;</w:t>
      </w:r>
    </w:p>
    <w:p w:rsidR="004818D7" w:rsidRPr="0032141A" w:rsidRDefault="004818D7" w:rsidP="0032141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sym w:font="Symbol" w:char="F0A7"/>
      </w:r>
      <w:r w:rsidRPr="0032141A">
        <w:rPr>
          <w:rFonts w:ascii="Times New Roman" w:hAnsi="Times New Roman" w:cs="Times New Roman"/>
          <w:sz w:val="24"/>
          <w:szCs w:val="24"/>
          <w:lang w:eastAsia="ru-RU"/>
        </w:rPr>
        <w:t xml:space="preserve"> приводить с собой собак и др. животных.</w:t>
      </w:r>
    </w:p>
    <w:p w:rsidR="004818D7" w:rsidRPr="0032141A" w:rsidRDefault="004818D7" w:rsidP="0032141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Необходимо уметь не только плавать, но и отдыхать на воде.</w:t>
      </w:r>
    </w:p>
    <w:p w:rsidR="004818D7" w:rsidRPr="0032141A" w:rsidRDefault="004818D7" w:rsidP="00332E99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Наиболее известные способы отдыха:</w:t>
      </w:r>
    </w:p>
    <w:p w:rsidR="004818D7" w:rsidRPr="0032141A" w:rsidRDefault="004818D7" w:rsidP="00332E99">
      <w:pPr>
        <w:spacing w:before="100" w:beforeAutospacing="1" w:after="100" w:afterAutospacing="1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Лечь на воду спиной, расправив руки и ноги, расслабиться и помогая себе удержаться в таком положении, сделать вдох, а затем после паузы-медленный выдох.</w:t>
      </w:r>
    </w:p>
    <w:p w:rsidR="004818D7" w:rsidRPr="0032141A" w:rsidRDefault="004818D7" w:rsidP="00332E99">
      <w:pPr>
        <w:spacing w:before="100" w:beforeAutospacing="1" w:after="100" w:afterAutospacing="1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Если во время купания свело ногу, надо позвать на помощь, затем погрузиться с головой в воду, сильно потянуть ногу на себя за большой палец, а затем распрямить ее.</w:t>
      </w:r>
    </w:p>
    <w:p w:rsidR="004818D7" w:rsidRPr="0032141A" w:rsidRDefault="004818D7" w:rsidP="00332E99">
      <w:pPr>
        <w:spacing w:before="100" w:beforeAutospacing="1" w:after="100" w:afterAutospacing="1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Если не имеешь навыка в плавание, не следует заплывать за границы зоны купания, это опасно для жизни.</w:t>
      </w:r>
    </w:p>
    <w:p w:rsidR="004818D7" w:rsidRPr="0032141A" w:rsidRDefault="004818D7" w:rsidP="0032141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ru-RU"/>
        </w:rPr>
      </w:pPr>
      <w:r w:rsidRPr="0032141A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4818D7" w:rsidRDefault="004818D7">
      <w:bookmarkStart w:id="0" w:name="_GoBack"/>
      <w:r w:rsidRPr="00072217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http://ttt-orsk.ru/uploads/data/pam/voda3.JPG" style="width:467.25pt;height:481.5pt;visibility:visible">
            <v:imagedata r:id="rId5" o:title=""/>
          </v:shape>
        </w:pict>
      </w:r>
      <w:bookmarkEnd w:id="0"/>
    </w:p>
    <w:sectPr w:rsidR="004818D7" w:rsidSect="000B76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25448"/>
    <w:multiLevelType w:val="multilevel"/>
    <w:tmpl w:val="3ADA1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33435BE3"/>
    <w:multiLevelType w:val="multilevel"/>
    <w:tmpl w:val="C8FE6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63184EA7"/>
    <w:multiLevelType w:val="multilevel"/>
    <w:tmpl w:val="67025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141A"/>
    <w:rsid w:val="00003A68"/>
    <w:rsid w:val="00022E7A"/>
    <w:rsid w:val="00035AEA"/>
    <w:rsid w:val="000459C8"/>
    <w:rsid w:val="00051AE9"/>
    <w:rsid w:val="000569F1"/>
    <w:rsid w:val="00060F08"/>
    <w:rsid w:val="00072217"/>
    <w:rsid w:val="00073F00"/>
    <w:rsid w:val="0007668F"/>
    <w:rsid w:val="00083811"/>
    <w:rsid w:val="00093F64"/>
    <w:rsid w:val="000A1435"/>
    <w:rsid w:val="000B3BE2"/>
    <w:rsid w:val="000B7361"/>
    <w:rsid w:val="000B762D"/>
    <w:rsid w:val="000D6F69"/>
    <w:rsid w:val="000D7362"/>
    <w:rsid w:val="000E72D5"/>
    <w:rsid w:val="00100BB0"/>
    <w:rsid w:val="001030D4"/>
    <w:rsid w:val="00115911"/>
    <w:rsid w:val="00157DAA"/>
    <w:rsid w:val="00165E1C"/>
    <w:rsid w:val="00172268"/>
    <w:rsid w:val="00172647"/>
    <w:rsid w:val="00191197"/>
    <w:rsid w:val="001B654C"/>
    <w:rsid w:val="001B6BA2"/>
    <w:rsid w:val="001E1E04"/>
    <w:rsid w:val="001E5B35"/>
    <w:rsid w:val="001F266A"/>
    <w:rsid w:val="0020503A"/>
    <w:rsid w:val="0025725E"/>
    <w:rsid w:val="00262E4E"/>
    <w:rsid w:val="00273F76"/>
    <w:rsid w:val="00296815"/>
    <w:rsid w:val="002B177B"/>
    <w:rsid w:val="002D443C"/>
    <w:rsid w:val="002E049E"/>
    <w:rsid w:val="002E0933"/>
    <w:rsid w:val="002E722D"/>
    <w:rsid w:val="002F323D"/>
    <w:rsid w:val="00300410"/>
    <w:rsid w:val="00304F38"/>
    <w:rsid w:val="00307E1E"/>
    <w:rsid w:val="00310693"/>
    <w:rsid w:val="00311FAC"/>
    <w:rsid w:val="00313248"/>
    <w:rsid w:val="00313DB9"/>
    <w:rsid w:val="0032141A"/>
    <w:rsid w:val="00322E90"/>
    <w:rsid w:val="00323DEC"/>
    <w:rsid w:val="0033015D"/>
    <w:rsid w:val="00330C1C"/>
    <w:rsid w:val="00330ED2"/>
    <w:rsid w:val="00332E99"/>
    <w:rsid w:val="0033436C"/>
    <w:rsid w:val="00337FC3"/>
    <w:rsid w:val="00340637"/>
    <w:rsid w:val="00346C89"/>
    <w:rsid w:val="003517DC"/>
    <w:rsid w:val="00352020"/>
    <w:rsid w:val="00360026"/>
    <w:rsid w:val="00360C16"/>
    <w:rsid w:val="00360F6A"/>
    <w:rsid w:val="003635CB"/>
    <w:rsid w:val="003A395F"/>
    <w:rsid w:val="003A75B4"/>
    <w:rsid w:val="003B3806"/>
    <w:rsid w:val="003B512B"/>
    <w:rsid w:val="003C2C3A"/>
    <w:rsid w:val="003D7EA5"/>
    <w:rsid w:val="00420F74"/>
    <w:rsid w:val="004327B4"/>
    <w:rsid w:val="00446631"/>
    <w:rsid w:val="0045059A"/>
    <w:rsid w:val="004818D7"/>
    <w:rsid w:val="0048225F"/>
    <w:rsid w:val="00483966"/>
    <w:rsid w:val="004859DF"/>
    <w:rsid w:val="00490AE8"/>
    <w:rsid w:val="00492071"/>
    <w:rsid w:val="004B0A38"/>
    <w:rsid w:val="004B280C"/>
    <w:rsid w:val="004B4F54"/>
    <w:rsid w:val="004D5154"/>
    <w:rsid w:val="00500E6E"/>
    <w:rsid w:val="005041B2"/>
    <w:rsid w:val="00516D0C"/>
    <w:rsid w:val="005264B7"/>
    <w:rsid w:val="00530AFA"/>
    <w:rsid w:val="00530D6F"/>
    <w:rsid w:val="00530E8A"/>
    <w:rsid w:val="00547525"/>
    <w:rsid w:val="00547A1B"/>
    <w:rsid w:val="005737BE"/>
    <w:rsid w:val="0058290B"/>
    <w:rsid w:val="005855D0"/>
    <w:rsid w:val="00594768"/>
    <w:rsid w:val="005A02B8"/>
    <w:rsid w:val="005A090D"/>
    <w:rsid w:val="005A228D"/>
    <w:rsid w:val="005B2421"/>
    <w:rsid w:val="005B644A"/>
    <w:rsid w:val="005C0E58"/>
    <w:rsid w:val="005C3E95"/>
    <w:rsid w:val="005C651A"/>
    <w:rsid w:val="005C6E96"/>
    <w:rsid w:val="005D42AC"/>
    <w:rsid w:val="005D65B2"/>
    <w:rsid w:val="005E0A60"/>
    <w:rsid w:val="005E0C0D"/>
    <w:rsid w:val="005E34F2"/>
    <w:rsid w:val="00630BC5"/>
    <w:rsid w:val="006328DA"/>
    <w:rsid w:val="00641EB5"/>
    <w:rsid w:val="00642E0F"/>
    <w:rsid w:val="00654F4B"/>
    <w:rsid w:val="00666468"/>
    <w:rsid w:val="00680E24"/>
    <w:rsid w:val="00687D7F"/>
    <w:rsid w:val="00690FAE"/>
    <w:rsid w:val="006953EF"/>
    <w:rsid w:val="006A53CF"/>
    <w:rsid w:val="006B25BF"/>
    <w:rsid w:val="006C64B6"/>
    <w:rsid w:val="006F1923"/>
    <w:rsid w:val="006F2B26"/>
    <w:rsid w:val="00711311"/>
    <w:rsid w:val="0071172F"/>
    <w:rsid w:val="00736700"/>
    <w:rsid w:val="00752FAA"/>
    <w:rsid w:val="0075368D"/>
    <w:rsid w:val="00765BA5"/>
    <w:rsid w:val="00772C5B"/>
    <w:rsid w:val="0077570C"/>
    <w:rsid w:val="007A5903"/>
    <w:rsid w:val="007A5B29"/>
    <w:rsid w:val="007B6135"/>
    <w:rsid w:val="007C0FD4"/>
    <w:rsid w:val="007C3825"/>
    <w:rsid w:val="007D50CF"/>
    <w:rsid w:val="007D7B12"/>
    <w:rsid w:val="007E6B2B"/>
    <w:rsid w:val="0081156D"/>
    <w:rsid w:val="00815F29"/>
    <w:rsid w:val="00830FE0"/>
    <w:rsid w:val="00831F2C"/>
    <w:rsid w:val="00850348"/>
    <w:rsid w:val="00864F1B"/>
    <w:rsid w:val="00874CFD"/>
    <w:rsid w:val="00880DE8"/>
    <w:rsid w:val="00881943"/>
    <w:rsid w:val="0088605D"/>
    <w:rsid w:val="0089452B"/>
    <w:rsid w:val="008A0769"/>
    <w:rsid w:val="008A2219"/>
    <w:rsid w:val="008A4D23"/>
    <w:rsid w:val="008A645F"/>
    <w:rsid w:val="008B295B"/>
    <w:rsid w:val="008C090B"/>
    <w:rsid w:val="008D3CF6"/>
    <w:rsid w:val="008E24AD"/>
    <w:rsid w:val="008E7AE9"/>
    <w:rsid w:val="008F06ED"/>
    <w:rsid w:val="008F3E24"/>
    <w:rsid w:val="009107A4"/>
    <w:rsid w:val="009115EF"/>
    <w:rsid w:val="00915F46"/>
    <w:rsid w:val="00917C58"/>
    <w:rsid w:val="0093231E"/>
    <w:rsid w:val="00933134"/>
    <w:rsid w:val="0095502E"/>
    <w:rsid w:val="00956A9F"/>
    <w:rsid w:val="00960D72"/>
    <w:rsid w:val="0096345E"/>
    <w:rsid w:val="00994796"/>
    <w:rsid w:val="00995887"/>
    <w:rsid w:val="009C60F5"/>
    <w:rsid w:val="009F0961"/>
    <w:rsid w:val="009F2738"/>
    <w:rsid w:val="00A2079D"/>
    <w:rsid w:val="00A220F6"/>
    <w:rsid w:val="00A312FA"/>
    <w:rsid w:val="00A3249A"/>
    <w:rsid w:val="00A342AA"/>
    <w:rsid w:val="00A631DE"/>
    <w:rsid w:val="00A64A05"/>
    <w:rsid w:val="00A740CB"/>
    <w:rsid w:val="00A85EAC"/>
    <w:rsid w:val="00A87C31"/>
    <w:rsid w:val="00A92B19"/>
    <w:rsid w:val="00A932B6"/>
    <w:rsid w:val="00A942B7"/>
    <w:rsid w:val="00AA194F"/>
    <w:rsid w:val="00AA1FF2"/>
    <w:rsid w:val="00AB4651"/>
    <w:rsid w:val="00AB5E9D"/>
    <w:rsid w:val="00AE0994"/>
    <w:rsid w:val="00AE6223"/>
    <w:rsid w:val="00B05EB0"/>
    <w:rsid w:val="00B255DA"/>
    <w:rsid w:val="00B362DF"/>
    <w:rsid w:val="00B6376C"/>
    <w:rsid w:val="00B77DCA"/>
    <w:rsid w:val="00B872C5"/>
    <w:rsid w:val="00B90177"/>
    <w:rsid w:val="00BC4FE0"/>
    <w:rsid w:val="00BD0B88"/>
    <w:rsid w:val="00BD60F5"/>
    <w:rsid w:val="00BE1E02"/>
    <w:rsid w:val="00BE781B"/>
    <w:rsid w:val="00BF09F3"/>
    <w:rsid w:val="00C25350"/>
    <w:rsid w:val="00C463D6"/>
    <w:rsid w:val="00C52E80"/>
    <w:rsid w:val="00C6311C"/>
    <w:rsid w:val="00C676EF"/>
    <w:rsid w:val="00C832DB"/>
    <w:rsid w:val="00C87EA6"/>
    <w:rsid w:val="00CD2D58"/>
    <w:rsid w:val="00CE6B4F"/>
    <w:rsid w:val="00CF0006"/>
    <w:rsid w:val="00CF11C5"/>
    <w:rsid w:val="00CF1ACA"/>
    <w:rsid w:val="00CF4C53"/>
    <w:rsid w:val="00D01E99"/>
    <w:rsid w:val="00D26184"/>
    <w:rsid w:val="00D27CAB"/>
    <w:rsid w:val="00D30A2B"/>
    <w:rsid w:val="00D359BF"/>
    <w:rsid w:val="00D4181D"/>
    <w:rsid w:val="00D43DC4"/>
    <w:rsid w:val="00D552A3"/>
    <w:rsid w:val="00D63574"/>
    <w:rsid w:val="00D72C09"/>
    <w:rsid w:val="00D83516"/>
    <w:rsid w:val="00D84694"/>
    <w:rsid w:val="00D961DE"/>
    <w:rsid w:val="00DA7DDF"/>
    <w:rsid w:val="00DC4D23"/>
    <w:rsid w:val="00DE5A3E"/>
    <w:rsid w:val="00E0052E"/>
    <w:rsid w:val="00E02939"/>
    <w:rsid w:val="00E14CD3"/>
    <w:rsid w:val="00E37518"/>
    <w:rsid w:val="00E41095"/>
    <w:rsid w:val="00E42A2D"/>
    <w:rsid w:val="00E43FE8"/>
    <w:rsid w:val="00E5306C"/>
    <w:rsid w:val="00E81FC4"/>
    <w:rsid w:val="00E92D47"/>
    <w:rsid w:val="00E9730D"/>
    <w:rsid w:val="00E9784E"/>
    <w:rsid w:val="00EA2D77"/>
    <w:rsid w:val="00EB2459"/>
    <w:rsid w:val="00EC5000"/>
    <w:rsid w:val="00ED6026"/>
    <w:rsid w:val="00ED729C"/>
    <w:rsid w:val="00EE3F06"/>
    <w:rsid w:val="00F033A7"/>
    <w:rsid w:val="00F16A0D"/>
    <w:rsid w:val="00F42FBE"/>
    <w:rsid w:val="00F64497"/>
    <w:rsid w:val="00F71783"/>
    <w:rsid w:val="00F77E20"/>
    <w:rsid w:val="00F842C5"/>
    <w:rsid w:val="00F858A1"/>
    <w:rsid w:val="00F8732A"/>
    <w:rsid w:val="00F91464"/>
    <w:rsid w:val="00FA0EDC"/>
    <w:rsid w:val="00FB0155"/>
    <w:rsid w:val="00FB2341"/>
    <w:rsid w:val="00FB571E"/>
    <w:rsid w:val="00FD5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79D"/>
    <w:rPr>
      <w:rFonts w:cs="Calibri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32141A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32141A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styleId="Strong">
    <w:name w:val="Strong"/>
    <w:basedOn w:val="DefaultParagraphFont"/>
    <w:uiPriority w:val="99"/>
    <w:qFormat/>
    <w:rsid w:val="009F0961"/>
    <w:rPr>
      <w:b/>
      <w:bCs/>
    </w:rPr>
  </w:style>
  <w:style w:type="paragraph" w:styleId="NormalWeb">
    <w:name w:val="Normal (Web)"/>
    <w:basedOn w:val="Normal"/>
    <w:uiPriority w:val="99"/>
    <w:rsid w:val="0032141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Emphasis">
    <w:name w:val="Emphasis"/>
    <w:basedOn w:val="DefaultParagraphFont"/>
    <w:uiPriority w:val="99"/>
    <w:qFormat/>
    <w:rsid w:val="0032141A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rsid w:val="003214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14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160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0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16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11</Pages>
  <Words>2744</Words>
  <Characters>15642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Сыпченко</dc:creator>
  <cp:keywords/>
  <dc:description/>
  <cp:lastModifiedBy>adm</cp:lastModifiedBy>
  <cp:revision>2</cp:revision>
  <dcterms:created xsi:type="dcterms:W3CDTF">2018-05-22T11:32:00Z</dcterms:created>
  <dcterms:modified xsi:type="dcterms:W3CDTF">2018-05-23T08:10:00Z</dcterms:modified>
</cp:coreProperties>
</file>